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1208" w:rsidRPr="0079724E" w:rsidRDefault="005A1208" w:rsidP="005A1208">
      <w:pPr>
        <w:pStyle w:val="DocketNo"/>
        <w:rPr>
          <w:sz w:val="24"/>
        </w:rPr>
      </w:pPr>
      <w:bookmarkStart w:id="0" w:name="_GoBack"/>
      <w:bookmarkEnd w:id="0"/>
      <w:r w:rsidRPr="0079724E">
        <w:rPr>
          <w:sz w:val="24"/>
        </w:rPr>
        <w:t>DOCKET NO.  49386</w:t>
      </w:r>
    </w:p>
    <w:tbl>
      <w:tblPr>
        <w:tblW w:w="0" w:type="auto"/>
        <w:tblLook w:val="01E0" w:firstRow="1" w:lastRow="1" w:firstColumn="1" w:lastColumn="1" w:noHBand="0" w:noVBand="0"/>
      </w:tblPr>
      <w:tblGrid>
        <w:gridCol w:w="4329"/>
        <w:gridCol w:w="359"/>
        <w:gridCol w:w="4672"/>
      </w:tblGrid>
      <w:tr w:rsidR="005A1208" w:rsidRPr="008647EB" w:rsidTr="000F2EF5">
        <w:tc>
          <w:tcPr>
            <w:tcW w:w="4428" w:type="dxa"/>
          </w:tcPr>
          <w:p w:rsidR="005A1208" w:rsidRPr="008647EB" w:rsidRDefault="005A1208" w:rsidP="000F2EF5">
            <w:pPr>
              <w:pStyle w:val="CaseCaption"/>
              <w:jc w:val="left"/>
            </w:pPr>
            <w:r w:rsidRPr="00A4027C">
              <w:t>APPLICATION OF LAS LOMAS MUNICIPAL UTILITY DISTRICT NO. 4A OF KAUFMAN COUNTY, FORMERLY KNOWN AS LAS LOMAS MUNICIPAL UTILITY DISTRICT NO 4 OF KAUFMAN COUNTY AND LAS LOMAS MUNICIPAL UTILITY DISTRICT NO. 4B OF KAUFMAN COUNTY FOR SALE, TRANSFER, OR MERGER OF SEWER FACILITIES AND CERTIFICATE RIGHTS IN KAUFMAN COUNTY</w:t>
            </w:r>
          </w:p>
        </w:tc>
        <w:tc>
          <w:tcPr>
            <w:tcW w:w="360" w:type="dxa"/>
          </w:tcPr>
          <w:p w:rsidR="005A1208" w:rsidRPr="008647EB" w:rsidRDefault="005A1208" w:rsidP="000F2EF5">
            <w:pPr>
              <w:rPr>
                <w:b/>
              </w:rPr>
            </w:pPr>
            <w:r w:rsidRPr="008647EB">
              <w:rPr>
                <w:b/>
              </w:rPr>
              <w:t>§</w:t>
            </w:r>
          </w:p>
          <w:p w:rsidR="005A1208" w:rsidRPr="008647EB" w:rsidRDefault="005A1208" w:rsidP="000F2EF5">
            <w:pPr>
              <w:rPr>
                <w:b/>
              </w:rPr>
            </w:pPr>
            <w:r w:rsidRPr="008647EB">
              <w:rPr>
                <w:b/>
              </w:rPr>
              <w:t>§</w:t>
            </w:r>
          </w:p>
          <w:p w:rsidR="005A1208" w:rsidRPr="008647EB" w:rsidRDefault="005A1208" w:rsidP="000F2EF5">
            <w:pPr>
              <w:rPr>
                <w:b/>
              </w:rPr>
            </w:pPr>
            <w:r w:rsidRPr="008647EB">
              <w:rPr>
                <w:b/>
              </w:rPr>
              <w:t>§</w:t>
            </w:r>
          </w:p>
          <w:p w:rsidR="005A1208" w:rsidRPr="008647EB" w:rsidRDefault="005A1208" w:rsidP="000F2EF5">
            <w:pPr>
              <w:rPr>
                <w:b/>
              </w:rPr>
            </w:pPr>
            <w:r w:rsidRPr="008647EB">
              <w:rPr>
                <w:b/>
              </w:rPr>
              <w:t>§</w:t>
            </w:r>
          </w:p>
          <w:p w:rsidR="005A1208" w:rsidRPr="008647EB" w:rsidRDefault="005A1208" w:rsidP="000F2EF5">
            <w:pPr>
              <w:rPr>
                <w:b/>
              </w:rPr>
            </w:pPr>
            <w:r w:rsidRPr="008647EB">
              <w:rPr>
                <w:b/>
              </w:rPr>
              <w:t>§</w:t>
            </w:r>
          </w:p>
          <w:p w:rsidR="005A1208" w:rsidRPr="008647EB" w:rsidRDefault="005A1208" w:rsidP="000F2EF5">
            <w:pPr>
              <w:rPr>
                <w:b/>
              </w:rPr>
            </w:pPr>
            <w:r w:rsidRPr="008647EB">
              <w:rPr>
                <w:b/>
              </w:rPr>
              <w:t>§</w:t>
            </w:r>
          </w:p>
          <w:p w:rsidR="005A1208" w:rsidRDefault="005A1208" w:rsidP="000F2EF5">
            <w:pPr>
              <w:rPr>
                <w:b/>
              </w:rPr>
            </w:pPr>
            <w:r w:rsidRPr="008647EB">
              <w:rPr>
                <w:b/>
              </w:rPr>
              <w:t>§</w:t>
            </w:r>
          </w:p>
          <w:p w:rsidR="005A1208" w:rsidRDefault="005A1208" w:rsidP="000F2EF5">
            <w:pPr>
              <w:rPr>
                <w:b/>
              </w:rPr>
            </w:pPr>
            <w:r w:rsidRPr="008647EB">
              <w:rPr>
                <w:b/>
              </w:rPr>
              <w:t>§</w:t>
            </w:r>
          </w:p>
          <w:p w:rsidR="005A1208" w:rsidRDefault="005A1208" w:rsidP="000F2EF5">
            <w:pPr>
              <w:rPr>
                <w:b/>
              </w:rPr>
            </w:pPr>
            <w:r w:rsidRPr="008647EB">
              <w:rPr>
                <w:b/>
              </w:rPr>
              <w:t>§</w:t>
            </w:r>
          </w:p>
          <w:p w:rsidR="005A1208" w:rsidRDefault="005A1208" w:rsidP="000F2EF5">
            <w:pPr>
              <w:rPr>
                <w:b/>
              </w:rPr>
            </w:pPr>
            <w:r w:rsidRPr="008647EB">
              <w:rPr>
                <w:b/>
              </w:rPr>
              <w:t>§</w:t>
            </w:r>
          </w:p>
          <w:p w:rsidR="005A1208" w:rsidRDefault="005A1208" w:rsidP="000F2EF5">
            <w:pPr>
              <w:rPr>
                <w:b/>
              </w:rPr>
            </w:pPr>
            <w:r w:rsidRPr="008647EB">
              <w:rPr>
                <w:b/>
              </w:rPr>
              <w:t>§</w:t>
            </w:r>
          </w:p>
          <w:p w:rsidR="005A1208" w:rsidRDefault="005A1208" w:rsidP="000F2EF5">
            <w:pPr>
              <w:rPr>
                <w:b/>
              </w:rPr>
            </w:pPr>
            <w:r w:rsidRPr="008647EB">
              <w:rPr>
                <w:b/>
              </w:rPr>
              <w:t>§</w:t>
            </w:r>
          </w:p>
          <w:p w:rsidR="005A1208" w:rsidRPr="008647EB" w:rsidRDefault="005A1208" w:rsidP="000F2EF5">
            <w:pPr>
              <w:rPr>
                <w:b/>
              </w:rPr>
            </w:pPr>
            <w:r w:rsidRPr="008647EB">
              <w:rPr>
                <w:b/>
              </w:rPr>
              <w:t>§</w:t>
            </w:r>
          </w:p>
        </w:tc>
        <w:tc>
          <w:tcPr>
            <w:tcW w:w="4788" w:type="dxa"/>
          </w:tcPr>
          <w:p w:rsidR="005A1208" w:rsidRPr="008647EB" w:rsidRDefault="005A1208" w:rsidP="000F2EF5">
            <w:pPr>
              <w:tabs>
                <w:tab w:val="center" w:pos="4770"/>
                <w:tab w:val="left" w:pos="5400"/>
              </w:tabs>
              <w:jc w:val="center"/>
              <w:rPr>
                <w:b/>
                <w:bCs/>
                <w:caps/>
              </w:rPr>
            </w:pPr>
            <w:r w:rsidRPr="008647EB">
              <w:rPr>
                <w:b/>
                <w:bCs/>
                <w:caps/>
              </w:rPr>
              <w:t>PUBLIC UTILITY COMMISSION</w:t>
            </w:r>
          </w:p>
          <w:p w:rsidR="005A1208" w:rsidRPr="008647EB" w:rsidRDefault="005A1208" w:rsidP="000F2EF5">
            <w:pPr>
              <w:tabs>
                <w:tab w:val="center" w:pos="4770"/>
                <w:tab w:val="left" w:pos="5400"/>
              </w:tabs>
              <w:jc w:val="center"/>
              <w:rPr>
                <w:b/>
                <w:bCs/>
                <w:caps/>
              </w:rPr>
            </w:pPr>
          </w:p>
          <w:p w:rsidR="005A1208" w:rsidRPr="008647EB" w:rsidRDefault="005A1208" w:rsidP="000F2EF5">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rsidR="005A1208" w:rsidRDefault="005A1208" w:rsidP="00E74506">
      <w:pPr>
        <w:tabs>
          <w:tab w:val="left" w:pos="4608"/>
        </w:tabs>
        <w:spacing w:line="360" w:lineRule="auto"/>
        <w:jc w:val="center"/>
        <w:textAlignment w:val="baseline"/>
        <w:rPr>
          <w:rFonts w:eastAsia="Arial"/>
          <w:b/>
          <w:color w:val="000000"/>
          <w:szCs w:val="24"/>
          <w:u w:val="single"/>
        </w:rPr>
      </w:pPr>
    </w:p>
    <w:p w:rsidR="006741BF" w:rsidRPr="005A1208" w:rsidRDefault="00EF1C71" w:rsidP="003E3EB4">
      <w:pPr>
        <w:tabs>
          <w:tab w:val="left" w:pos="4608"/>
        </w:tabs>
        <w:jc w:val="center"/>
        <w:textAlignment w:val="baseline"/>
        <w:rPr>
          <w:rFonts w:eastAsia="Arial"/>
          <w:b/>
          <w:color w:val="000000"/>
          <w:szCs w:val="24"/>
        </w:rPr>
      </w:pPr>
      <w:r>
        <w:rPr>
          <w:rFonts w:eastAsia="Arial"/>
          <w:b/>
          <w:color w:val="000000"/>
          <w:szCs w:val="24"/>
        </w:rPr>
        <w:t xml:space="preserve">AGREED MOTION TO ADMIT EVIDENCE AND </w:t>
      </w:r>
      <w:r w:rsidR="00B4667C">
        <w:rPr>
          <w:rFonts w:eastAsia="Arial"/>
          <w:b/>
          <w:color w:val="000000"/>
          <w:szCs w:val="24"/>
        </w:rPr>
        <w:t xml:space="preserve">PROPOSED ORDER </w:t>
      </w:r>
      <w:r>
        <w:rPr>
          <w:rFonts w:eastAsia="Arial"/>
          <w:b/>
          <w:color w:val="000000"/>
          <w:szCs w:val="24"/>
        </w:rPr>
        <w:t>APPROVING SALE AND ALLOWING TRANSACTION TO PROCEED</w:t>
      </w:r>
    </w:p>
    <w:p w:rsidR="005A1208" w:rsidRDefault="005A1208" w:rsidP="006741BF">
      <w:pPr>
        <w:tabs>
          <w:tab w:val="left" w:pos="720"/>
          <w:tab w:val="left" w:pos="4608"/>
        </w:tabs>
        <w:spacing w:line="360" w:lineRule="auto"/>
        <w:jc w:val="both"/>
        <w:textAlignment w:val="baseline"/>
        <w:rPr>
          <w:rFonts w:eastAsia="Arial"/>
          <w:color w:val="000000"/>
          <w:szCs w:val="24"/>
        </w:rPr>
      </w:pPr>
    </w:p>
    <w:p w:rsidR="004451B8" w:rsidRPr="004451B8" w:rsidRDefault="004451B8" w:rsidP="0082305F">
      <w:pPr>
        <w:spacing w:line="360" w:lineRule="auto"/>
        <w:ind w:firstLine="720"/>
        <w:jc w:val="both"/>
        <w:rPr>
          <w:szCs w:val="24"/>
        </w:rPr>
      </w:pPr>
      <w:r w:rsidRPr="00A95E5E">
        <w:rPr>
          <w:b/>
          <w:szCs w:val="24"/>
        </w:rPr>
        <w:t>COMES NOW</w:t>
      </w:r>
      <w:r w:rsidRPr="00A95E5E">
        <w:rPr>
          <w:szCs w:val="24"/>
        </w:rPr>
        <w:t xml:space="preserve"> the Staff (Staff) of the Public Utility Commission of Texas (Commission) representing the public interest, </w:t>
      </w:r>
      <w:r w:rsidR="0082305F">
        <w:rPr>
          <w:szCs w:val="24"/>
        </w:rPr>
        <w:t xml:space="preserve">and files this Motion to Admit Evidence and Proposed Order Approving Sale and Allowing Transaction to Proceed, with the agreement of </w:t>
      </w:r>
      <w:r>
        <w:t>Las Lomas Municipal Utility District No. 4B of Kaufman County (Las Lomas 4B) and Las Lomas Municipal Utility District No. 4A of Kaufman County, formerly known as Las Lomas Municipal Utility District No 4 of Kaufman County (Las Lomas 4A),</w:t>
      </w:r>
      <w:r w:rsidR="0082305F">
        <w:t xml:space="preserve"> (collectively, Parties). In support thereof, Staff shows the following:</w:t>
      </w:r>
    </w:p>
    <w:p w:rsidR="004451B8" w:rsidRDefault="004451B8" w:rsidP="006741BF">
      <w:pPr>
        <w:tabs>
          <w:tab w:val="left" w:pos="720"/>
          <w:tab w:val="left" w:pos="4608"/>
        </w:tabs>
        <w:spacing w:line="360" w:lineRule="auto"/>
        <w:jc w:val="both"/>
        <w:textAlignment w:val="baseline"/>
      </w:pPr>
    </w:p>
    <w:p w:rsidR="0082305F" w:rsidRPr="005A1208" w:rsidRDefault="0082305F" w:rsidP="0082305F">
      <w:pPr>
        <w:pStyle w:val="ListParagraph"/>
        <w:numPr>
          <w:ilvl w:val="0"/>
          <w:numId w:val="16"/>
        </w:numPr>
        <w:tabs>
          <w:tab w:val="left" w:pos="720"/>
          <w:tab w:val="left" w:pos="4608"/>
        </w:tabs>
        <w:spacing w:line="360" w:lineRule="auto"/>
        <w:jc w:val="center"/>
        <w:textAlignment w:val="baseline"/>
        <w:rPr>
          <w:rFonts w:eastAsia="Arial"/>
          <w:b/>
          <w:color w:val="000000"/>
          <w:szCs w:val="24"/>
        </w:rPr>
      </w:pPr>
      <w:r>
        <w:rPr>
          <w:rFonts w:eastAsia="Arial"/>
          <w:b/>
          <w:color w:val="000000"/>
          <w:szCs w:val="24"/>
        </w:rPr>
        <w:t>BACKGROUND</w:t>
      </w:r>
    </w:p>
    <w:p w:rsidR="0082305F" w:rsidRDefault="00F978D0" w:rsidP="006741BF">
      <w:pPr>
        <w:tabs>
          <w:tab w:val="left" w:pos="720"/>
          <w:tab w:val="left" w:pos="4608"/>
        </w:tabs>
        <w:spacing w:line="360" w:lineRule="auto"/>
        <w:jc w:val="both"/>
        <w:textAlignment w:val="baseline"/>
      </w:pPr>
      <w:r>
        <w:tab/>
        <w:t xml:space="preserve">On March 28, 2019, Las Lomas 4A and Las Lomas 4B (collectively, Applicants) filed an application for sale, transfer, or merger of facilities and certificate rights in Kaufman </w:t>
      </w:r>
      <w:r w:rsidR="00EF1C71">
        <w:t>C</w:t>
      </w:r>
      <w:r>
        <w:t xml:space="preserve">ounty, Texas. Specifically, Las Lomas 4B seeks approval to acquire facilities and to transfer sewer service area from Las Lomas 4A under sewer Certificate of Convenience and Necessity (CCN) No. 21007. The requested area includes approximately </w:t>
      </w:r>
      <w:r w:rsidRPr="00FB2626">
        <w:t>6</w:t>
      </w:r>
      <w:r w:rsidR="00EF1C71">
        <w:t>,</w:t>
      </w:r>
      <w:r w:rsidRPr="00FB2626">
        <w:t>168</w:t>
      </w:r>
      <w:r>
        <w:t xml:space="preserve"> acres and zero customers. The Applicants filed supplemental information on April </w:t>
      </w:r>
      <w:r w:rsidR="00653E8F">
        <w:t>9</w:t>
      </w:r>
      <w:r>
        <w:t>, 2019, June 21, 2019, and September 10, 2019.</w:t>
      </w:r>
    </w:p>
    <w:p w:rsidR="00F978D0" w:rsidRDefault="00F978D0" w:rsidP="006741BF">
      <w:pPr>
        <w:tabs>
          <w:tab w:val="left" w:pos="720"/>
          <w:tab w:val="left" w:pos="4608"/>
        </w:tabs>
        <w:spacing w:line="360" w:lineRule="auto"/>
        <w:jc w:val="both"/>
        <w:textAlignment w:val="baseline"/>
      </w:pPr>
      <w:r>
        <w:tab/>
        <w:t xml:space="preserve">On January 23, 2020, Staff filed a recommendation on the transaction recommending approval of the transaction. On March 4, 2020, the Commission ALJ issued Order No. 8, requiring </w:t>
      </w:r>
      <w:r>
        <w:lastRenderedPageBreak/>
        <w:t xml:space="preserve">the Parties to submit a </w:t>
      </w:r>
      <w:r>
        <w:rPr>
          <w:szCs w:val="24"/>
        </w:rPr>
        <w:t>Motion to Admit Evidence and Proposed Order Approving Sale and Allowing Transaction to Proceed by March 24, 2020.</w:t>
      </w:r>
    </w:p>
    <w:p w:rsidR="0082305F" w:rsidRPr="005E140E" w:rsidRDefault="0082305F" w:rsidP="006741BF">
      <w:pPr>
        <w:tabs>
          <w:tab w:val="left" w:pos="720"/>
          <w:tab w:val="left" w:pos="4608"/>
        </w:tabs>
        <w:spacing w:line="360" w:lineRule="auto"/>
        <w:jc w:val="both"/>
        <w:textAlignment w:val="baseline"/>
      </w:pPr>
    </w:p>
    <w:p w:rsidR="006741BF" w:rsidRPr="005A1208" w:rsidRDefault="006741BF" w:rsidP="006741BF">
      <w:pPr>
        <w:pStyle w:val="ListParagraph"/>
        <w:numPr>
          <w:ilvl w:val="0"/>
          <w:numId w:val="16"/>
        </w:numPr>
        <w:tabs>
          <w:tab w:val="left" w:pos="720"/>
          <w:tab w:val="left" w:pos="4608"/>
        </w:tabs>
        <w:spacing w:line="360" w:lineRule="auto"/>
        <w:jc w:val="center"/>
        <w:textAlignment w:val="baseline"/>
        <w:rPr>
          <w:rFonts w:eastAsia="Arial"/>
          <w:b/>
          <w:color w:val="000000"/>
          <w:szCs w:val="24"/>
        </w:rPr>
      </w:pPr>
      <w:r w:rsidRPr="005A1208">
        <w:rPr>
          <w:rFonts w:eastAsia="Arial"/>
          <w:b/>
          <w:color w:val="000000"/>
          <w:szCs w:val="24"/>
        </w:rPr>
        <w:t>MOTION TO ADMIT EVIDENCE</w:t>
      </w:r>
    </w:p>
    <w:p w:rsidR="006741BF" w:rsidRPr="00E76B4D" w:rsidRDefault="00653E8F">
      <w:pPr>
        <w:tabs>
          <w:tab w:val="left" w:pos="720"/>
          <w:tab w:val="left" w:pos="4608"/>
        </w:tabs>
        <w:spacing w:line="360" w:lineRule="auto"/>
        <w:jc w:val="both"/>
        <w:textAlignment w:val="baseline"/>
        <w:rPr>
          <w:rFonts w:eastAsia="Arial"/>
          <w:color w:val="000000"/>
          <w:szCs w:val="24"/>
        </w:rPr>
      </w:pPr>
      <w:r>
        <w:rPr>
          <w:rFonts w:eastAsia="Arial"/>
          <w:color w:val="000000"/>
          <w:szCs w:val="24"/>
        </w:rPr>
        <w:tab/>
      </w:r>
      <w:r w:rsidR="006741BF" w:rsidRPr="00E76B4D">
        <w:rPr>
          <w:rFonts w:eastAsia="Arial"/>
          <w:color w:val="000000"/>
          <w:szCs w:val="24"/>
        </w:rPr>
        <w:t xml:space="preserve">The Parties move to admit the following </w:t>
      </w:r>
      <w:r w:rsidR="005464BB">
        <w:rPr>
          <w:rFonts w:eastAsia="Arial"/>
          <w:color w:val="000000"/>
          <w:szCs w:val="24"/>
        </w:rPr>
        <w:t>evidence into the record of this proceeding</w:t>
      </w:r>
      <w:r w:rsidR="006741BF" w:rsidRPr="00E76B4D">
        <w:rPr>
          <w:rFonts w:eastAsia="Arial"/>
          <w:color w:val="000000"/>
          <w:szCs w:val="24"/>
        </w:rPr>
        <w:t>:</w:t>
      </w:r>
    </w:p>
    <w:p w:rsidR="004451B8" w:rsidRPr="00F1631E" w:rsidRDefault="004451B8" w:rsidP="00446FA7">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The Applicants’ application</w:t>
      </w:r>
      <w:r w:rsidR="00653E8F" w:rsidRPr="00F1631E">
        <w:rPr>
          <w:rFonts w:eastAsia="Calibri"/>
          <w:szCs w:val="24"/>
        </w:rPr>
        <w:t xml:space="preserve"> for sale-transfer, or merger</w:t>
      </w:r>
      <w:r w:rsidRPr="00F1631E">
        <w:rPr>
          <w:rFonts w:eastAsia="Calibri"/>
          <w:szCs w:val="24"/>
        </w:rPr>
        <w:t>, filed on March 28, 2019</w:t>
      </w:r>
      <w:r w:rsidR="00653E8F" w:rsidRPr="00F1631E">
        <w:rPr>
          <w:rFonts w:eastAsia="Calibri"/>
          <w:szCs w:val="24"/>
        </w:rPr>
        <w:t xml:space="preserve"> (AIS Item No. 2</w:t>
      </w:r>
      <w:r w:rsidR="0063334E" w:rsidRPr="00F1631E">
        <w:rPr>
          <w:rFonts w:eastAsia="Calibri"/>
          <w:szCs w:val="24"/>
        </w:rPr>
        <w:t>);</w:t>
      </w:r>
    </w:p>
    <w:p w:rsidR="004451B8" w:rsidRPr="00F1631E" w:rsidRDefault="004451B8" w:rsidP="00BA2EDE">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The Applicants’ supplemental filing of maps and certificate of convenience and necessity (CCN) boundaries, filed on April 9, 2019</w:t>
      </w:r>
      <w:r w:rsidR="00225DEC" w:rsidRPr="00F1631E">
        <w:rPr>
          <w:rFonts w:eastAsia="Calibri"/>
          <w:szCs w:val="24"/>
        </w:rPr>
        <w:t xml:space="preserve"> (AIS Item No. 4)</w:t>
      </w:r>
      <w:r w:rsidR="00653E8F" w:rsidRPr="00F1631E">
        <w:rPr>
          <w:rFonts w:eastAsia="Calibri"/>
          <w:szCs w:val="24"/>
        </w:rPr>
        <w:t>;</w:t>
      </w:r>
    </w:p>
    <w:p w:rsidR="004451B8" w:rsidRPr="00F1631E" w:rsidRDefault="004451B8" w:rsidP="00BA2EDE">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The Applicants’ supplemental information in response to Commission Staff’s recommendation on administrative completeness, filed June 21, 2019</w:t>
      </w:r>
      <w:r w:rsidR="00225DEC" w:rsidRPr="00F1631E">
        <w:rPr>
          <w:rFonts w:eastAsia="Calibri"/>
          <w:szCs w:val="24"/>
        </w:rPr>
        <w:t xml:space="preserve"> (AIS Item No. 7)</w:t>
      </w:r>
      <w:r w:rsidR="00653E8F" w:rsidRPr="00F1631E">
        <w:rPr>
          <w:rFonts w:eastAsia="Calibri"/>
          <w:szCs w:val="24"/>
        </w:rPr>
        <w:t>;</w:t>
      </w:r>
    </w:p>
    <w:p w:rsidR="004451B8" w:rsidRPr="00F1631E" w:rsidRDefault="004451B8" w:rsidP="004451B8">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The Applicants’ supplemental information in response to Commission Staff’s recommendation on administrative completeness, filed September 10, 2019</w:t>
      </w:r>
      <w:r w:rsidR="00225DEC" w:rsidRPr="00F1631E">
        <w:rPr>
          <w:rFonts w:eastAsia="Calibri"/>
          <w:szCs w:val="24"/>
        </w:rPr>
        <w:t xml:space="preserve"> (AIS Item No. 14)</w:t>
      </w:r>
      <w:r w:rsidR="00653E8F" w:rsidRPr="00F1631E">
        <w:rPr>
          <w:rFonts w:eastAsia="Calibri"/>
          <w:szCs w:val="24"/>
        </w:rPr>
        <w:t>;</w:t>
      </w:r>
    </w:p>
    <w:p w:rsidR="004451B8" w:rsidRPr="00F1631E" w:rsidRDefault="004451B8" w:rsidP="00BA2EDE">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Staff’s supplemental recommendation on administrative completeness and proposed procedural schedule, filed on October 11, 2019</w:t>
      </w:r>
      <w:r w:rsidR="00225DEC" w:rsidRPr="00F1631E">
        <w:rPr>
          <w:rFonts w:eastAsia="Calibri"/>
          <w:szCs w:val="24"/>
        </w:rPr>
        <w:t xml:space="preserve"> (AIS Item No. 11)</w:t>
      </w:r>
      <w:r w:rsidR="00653E8F" w:rsidRPr="00F1631E">
        <w:rPr>
          <w:rFonts w:eastAsia="Calibri"/>
          <w:szCs w:val="24"/>
        </w:rPr>
        <w:t>;</w:t>
      </w:r>
    </w:p>
    <w:p w:rsidR="004451B8" w:rsidRPr="00F1631E" w:rsidRDefault="004451B8" w:rsidP="00BA2EDE">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The Applicants’ affidavit of notice and notices of intent to purchase and transfer sewer service area under CCN No. 21007</w:t>
      </w:r>
      <w:r w:rsidR="00225DEC" w:rsidRPr="00F1631E">
        <w:rPr>
          <w:rFonts w:eastAsia="Calibri"/>
          <w:szCs w:val="24"/>
        </w:rPr>
        <w:t>, filed on November 21, 2019 (AIS Item No. 18)</w:t>
      </w:r>
      <w:r w:rsidR="00653E8F" w:rsidRPr="00F1631E">
        <w:rPr>
          <w:rFonts w:eastAsia="Calibri"/>
          <w:szCs w:val="24"/>
        </w:rPr>
        <w:t>; and</w:t>
      </w:r>
    </w:p>
    <w:p w:rsidR="004451B8" w:rsidRPr="00F1631E" w:rsidRDefault="00707B42" w:rsidP="00BA2EDE">
      <w:pPr>
        <w:pStyle w:val="ListParagraph"/>
        <w:numPr>
          <w:ilvl w:val="0"/>
          <w:numId w:val="18"/>
        </w:numPr>
        <w:autoSpaceDE w:val="0"/>
        <w:autoSpaceDN w:val="0"/>
        <w:adjustRightInd w:val="0"/>
        <w:spacing w:line="360" w:lineRule="auto"/>
        <w:jc w:val="both"/>
        <w:rPr>
          <w:rFonts w:eastAsia="Calibri"/>
          <w:szCs w:val="24"/>
        </w:rPr>
      </w:pPr>
      <w:r w:rsidRPr="00F1631E">
        <w:rPr>
          <w:rFonts w:eastAsia="Calibri"/>
          <w:szCs w:val="24"/>
        </w:rPr>
        <w:t>Staff’s recommendation on the transaction, filed January 23, 2020</w:t>
      </w:r>
      <w:r w:rsidR="004F182D" w:rsidRPr="00F1631E">
        <w:rPr>
          <w:rFonts w:eastAsia="Calibri"/>
          <w:szCs w:val="24"/>
        </w:rPr>
        <w:t xml:space="preserve"> (AIS Item No. 21)</w:t>
      </w:r>
      <w:r w:rsidRPr="00F1631E">
        <w:rPr>
          <w:rFonts w:eastAsia="Calibri"/>
          <w:szCs w:val="24"/>
        </w:rPr>
        <w:t>.</w:t>
      </w:r>
    </w:p>
    <w:p w:rsidR="002F6B05" w:rsidRPr="00F1631E" w:rsidRDefault="002F6B05" w:rsidP="002F6B05">
      <w:pPr>
        <w:autoSpaceDE w:val="0"/>
        <w:autoSpaceDN w:val="0"/>
        <w:adjustRightInd w:val="0"/>
        <w:spacing w:line="360" w:lineRule="auto"/>
        <w:jc w:val="both"/>
        <w:rPr>
          <w:rFonts w:eastAsia="Calibri"/>
          <w:szCs w:val="24"/>
        </w:rPr>
      </w:pPr>
    </w:p>
    <w:p w:rsidR="006741BF" w:rsidRPr="00352222" w:rsidRDefault="00352222" w:rsidP="00EA6CA0">
      <w:pPr>
        <w:pStyle w:val="ListParagraph"/>
        <w:numPr>
          <w:ilvl w:val="0"/>
          <w:numId w:val="16"/>
        </w:numPr>
        <w:tabs>
          <w:tab w:val="left" w:pos="720"/>
          <w:tab w:val="left" w:pos="4608"/>
        </w:tabs>
        <w:spacing w:after="120"/>
        <w:jc w:val="center"/>
        <w:textAlignment w:val="baseline"/>
        <w:rPr>
          <w:rFonts w:eastAsia="Arial"/>
          <w:b/>
          <w:bCs/>
          <w:color w:val="000000"/>
          <w:szCs w:val="24"/>
        </w:rPr>
      </w:pPr>
      <w:r>
        <w:rPr>
          <w:rFonts w:eastAsia="Arial"/>
          <w:b/>
          <w:color w:val="000000"/>
          <w:szCs w:val="24"/>
        </w:rPr>
        <w:t xml:space="preserve"> </w:t>
      </w:r>
      <w:r>
        <w:rPr>
          <w:b/>
          <w:bCs/>
          <w:szCs w:val="24"/>
        </w:rPr>
        <w:t>PROPOSED ORDER APPROVING SALE AND ALLOWING TRANSACTION TO PROCEED</w:t>
      </w:r>
      <w:r w:rsidRPr="00352222">
        <w:rPr>
          <w:b/>
          <w:bCs/>
          <w:szCs w:val="24"/>
        </w:rPr>
        <w:t xml:space="preserve"> </w:t>
      </w:r>
    </w:p>
    <w:p w:rsidR="00F978D0" w:rsidRPr="00F978D0" w:rsidRDefault="006741BF" w:rsidP="00F978D0">
      <w:pPr>
        <w:tabs>
          <w:tab w:val="left" w:pos="720"/>
          <w:tab w:val="left" w:pos="4608"/>
        </w:tabs>
        <w:spacing w:line="360" w:lineRule="auto"/>
        <w:jc w:val="both"/>
        <w:textAlignment w:val="baseline"/>
        <w:rPr>
          <w:rFonts w:eastAsia="Arial"/>
          <w:color w:val="000000"/>
          <w:szCs w:val="24"/>
        </w:rPr>
      </w:pPr>
      <w:r w:rsidRPr="00E76B4D">
        <w:rPr>
          <w:rFonts w:eastAsia="Arial"/>
          <w:color w:val="000000"/>
          <w:szCs w:val="24"/>
        </w:rPr>
        <w:tab/>
      </w:r>
      <w:r w:rsidR="00F978D0" w:rsidRPr="00F978D0">
        <w:rPr>
          <w:rFonts w:eastAsia="Arial"/>
          <w:color w:val="000000"/>
          <w:szCs w:val="24"/>
        </w:rPr>
        <w:t xml:space="preserve">The attached Agreed Proposed Order Approving Sale and Allowing Proposed Transaction </w:t>
      </w:r>
    </w:p>
    <w:p w:rsidR="00F978D0" w:rsidRDefault="00F978D0" w:rsidP="00F978D0">
      <w:pPr>
        <w:tabs>
          <w:tab w:val="left" w:pos="720"/>
          <w:tab w:val="left" w:pos="4608"/>
        </w:tabs>
        <w:spacing w:line="360" w:lineRule="auto"/>
        <w:jc w:val="both"/>
        <w:textAlignment w:val="baseline"/>
        <w:rPr>
          <w:rFonts w:eastAsia="Arial"/>
          <w:color w:val="000000"/>
          <w:szCs w:val="24"/>
        </w:rPr>
      </w:pPr>
      <w:r w:rsidRPr="00F978D0">
        <w:rPr>
          <w:rFonts w:eastAsia="Arial"/>
          <w:color w:val="000000"/>
          <w:szCs w:val="24"/>
        </w:rPr>
        <w:t xml:space="preserve">to Proceed would authorize the transfer to </w:t>
      </w:r>
      <w:r>
        <w:rPr>
          <w:rFonts w:eastAsia="Arial"/>
          <w:color w:val="000000"/>
          <w:szCs w:val="24"/>
        </w:rPr>
        <w:t>Las Lomas 4B</w:t>
      </w:r>
      <w:r w:rsidRPr="00F978D0">
        <w:rPr>
          <w:rFonts w:eastAsia="Arial"/>
          <w:color w:val="000000"/>
          <w:szCs w:val="24"/>
        </w:rPr>
        <w:t xml:space="preserve"> of all </w:t>
      </w:r>
      <w:r>
        <w:rPr>
          <w:rFonts w:eastAsia="Arial"/>
          <w:color w:val="000000"/>
          <w:szCs w:val="24"/>
        </w:rPr>
        <w:t>Las Lomas 4A’s sewer</w:t>
      </w:r>
      <w:r w:rsidRPr="00F978D0">
        <w:rPr>
          <w:rFonts w:eastAsia="Arial"/>
          <w:color w:val="000000"/>
          <w:szCs w:val="24"/>
        </w:rPr>
        <w:t xml:space="preserve"> facilities and </w:t>
      </w:r>
      <w:r>
        <w:rPr>
          <w:rFonts w:eastAsia="Arial"/>
          <w:color w:val="000000"/>
          <w:szCs w:val="24"/>
        </w:rPr>
        <w:t xml:space="preserve">sewer </w:t>
      </w:r>
      <w:r w:rsidRPr="00F978D0">
        <w:rPr>
          <w:rFonts w:eastAsia="Arial"/>
          <w:color w:val="000000"/>
          <w:szCs w:val="24"/>
        </w:rPr>
        <w:t xml:space="preserve">service area held under CCN </w:t>
      </w:r>
      <w:r w:rsidR="00653E8F">
        <w:rPr>
          <w:rFonts w:eastAsia="Arial"/>
          <w:color w:val="000000"/>
          <w:szCs w:val="24"/>
        </w:rPr>
        <w:t>No.</w:t>
      </w:r>
      <w:r w:rsidR="00653E8F" w:rsidRPr="00F978D0">
        <w:rPr>
          <w:rFonts w:eastAsia="Arial"/>
          <w:color w:val="000000"/>
          <w:szCs w:val="24"/>
        </w:rPr>
        <w:t xml:space="preserve"> </w:t>
      </w:r>
      <w:r>
        <w:rPr>
          <w:rFonts w:eastAsia="Arial"/>
          <w:color w:val="000000"/>
          <w:szCs w:val="24"/>
        </w:rPr>
        <w:t xml:space="preserve">21007. </w:t>
      </w:r>
      <w:r w:rsidRPr="00F978D0">
        <w:rPr>
          <w:rFonts w:eastAsia="Arial"/>
          <w:color w:val="000000"/>
          <w:szCs w:val="24"/>
        </w:rPr>
        <w:t>The Parties request that the Commission approve the proposed Order.</w:t>
      </w:r>
    </w:p>
    <w:p w:rsidR="00800292" w:rsidRDefault="00800292" w:rsidP="00800292">
      <w:pPr>
        <w:pStyle w:val="ListParagraph"/>
        <w:spacing w:before="120" w:after="120" w:line="360" w:lineRule="auto"/>
        <w:ind w:left="0"/>
        <w:jc w:val="both"/>
        <w:rPr>
          <w:szCs w:val="24"/>
        </w:rPr>
      </w:pPr>
      <w:bookmarkStart w:id="1" w:name="_Hlk35597092"/>
    </w:p>
    <w:p w:rsidR="00497D80" w:rsidRDefault="00497D80" w:rsidP="00800292">
      <w:pPr>
        <w:pStyle w:val="ListParagraph"/>
        <w:spacing w:before="120" w:after="120" w:line="360" w:lineRule="auto"/>
        <w:ind w:left="0"/>
        <w:jc w:val="both"/>
        <w:rPr>
          <w:szCs w:val="24"/>
        </w:rPr>
      </w:pPr>
    </w:p>
    <w:p w:rsidR="00497D80" w:rsidRDefault="00497D80" w:rsidP="00800292">
      <w:pPr>
        <w:pStyle w:val="ListParagraph"/>
        <w:spacing w:before="120" w:after="120" w:line="360" w:lineRule="auto"/>
        <w:ind w:left="0"/>
        <w:jc w:val="both"/>
        <w:rPr>
          <w:szCs w:val="24"/>
        </w:rPr>
      </w:pPr>
    </w:p>
    <w:p w:rsidR="00800292" w:rsidRPr="00F67B29" w:rsidRDefault="00800292" w:rsidP="00800292">
      <w:pPr>
        <w:pStyle w:val="ListParagraph"/>
        <w:numPr>
          <w:ilvl w:val="0"/>
          <w:numId w:val="16"/>
        </w:numPr>
        <w:spacing w:before="120" w:after="120" w:line="360" w:lineRule="auto"/>
        <w:jc w:val="center"/>
        <w:rPr>
          <w:b/>
          <w:bCs/>
          <w:szCs w:val="24"/>
        </w:rPr>
      </w:pPr>
      <w:r w:rsidRPr="00DB3F9E">
        <w:rPr>
          <w:b/>
          <w:bCs/>
          <w:szCs w:val="24"/>
        </w:rPr>
        <w:lastRenderedPageBreak/>
        <w:t>MOTION TO REQUIRE ELECTRONIC SERVICE</w:t>
      </w:r>
    </w:p>
    <w:p w:rsidR="00800292" w:rsidRDefault="00800292" w:rsidP="00800292">
      <w:pPr>
        <w:pStyle w:val="ListParagraph"/>
        <w:spacing w:before="120" w:after="120" w:line="360" w:lineRule="auto"/>
        <w:ind w:left="0" w:firstLine="720"/>
        <w:jc w:val="both"/>
        <w:rPr>
          <w:szCs w:val="24"/>
        </w:rPr>
      </w:pPr>
      <w:r w:rsidRPr="00DB3F9E">
        <w:rPr>
          <w:szCs w:val="24"/>
        </w:rPr>
        <w:t>Pursuant to 16 Texas Administrative Code (TAC) § 22.74(c), the presiding officer may require service by email on motion of a party.  On March 16, 2020, the Commission issued an Order Suspending Rules in Docket No. 50664, Issues Related to the State Disaster for the Coronavirus Disease 2019.  The Order stated in relevant part: “all parties must file any pleading or document with the Commission solely through the Interchange on the Commission's website and provide notice, by email, to all other parties that the pleading or document has been filed with the Commission, unless otherwise ordered by the presiding officer.”  Accordingly, Staff requests that the Commission AL</w:t>
      </w:r>
      <w:r>
        <w:rPr>
          <w:szCs w:val="24"/>
        </w:rPr>
        <w:t>J</w:t>
      </w:r>
      <w:r w:rsidRPr="00DB3F9E">
        <w:rPr>
          <w:szCs w:val="24"/>
        </w:rPr>
        <w:t xml:space="preserve"> issue an order requiring service by electronic mail in this docket.  Staff further requests that the Order direct any party to this proceeding who has not previously provided an email address to file a notice informing the parties of the email address to be used for service.   </w:t>
      </w:r>
      <w:bookmarkEnd w:id="1"/>
    </w:p>
    <w:p w:rsidR="007D01BD" w:rsidRDefault="007D01BD" w:rsidP="00800292">
      <w:pPr>
        <w:pStyle w:val="ListParagraph"/>
        <w:spacing w:before="120" w:after="120" w:line="360" w:lineRule="auto"/>
        <w:ind w:left="0" w:firstLine="720"/>
        <w:jc w:val="both"/>
        <w:rPr>
          <w:szCs w:val="24"/>
        </w:rPr>
      </w:pPr>
    </w:p>
    <w:p w:rsidR="006741BF" w:rsidRPr="005A1208" w:rsidRDefault="006741BF">
      <w:pPr>
        <w:pStyle w:val="ListParagraph"/>
        <w:numPr>
          <w:ilvl w:val="0"/>
          <w:numId w:val="16"/>
        </w:numPr>
        <w:tabs>
          <w:tab w:val="left" w:pos="720"/>
          <w:tab w:val="left" w:pos="4608"/>
        </w:tabs>
        <w:spacing w:line="360" w:lineRule="auto"/>
        <w:jc w:val="center"/>
        <w:textAlignment w:val="baseline"/>
        <w:rPr>
          <w:rFonts w:eastAsia="Arial"/>
          <w:b/>
          <w:color w:val="000000"/>
          <w:szCs w:val="24"/>
        </w:rPr>
      </w:pPr>
      <w:r w:rsidRPr="00E74506">
        <w:rPr>
          <w:rFonts w:eastAsia="Arial"/>
          <w:b/>
          <w:color w:val="000000"/>
          <w:szCs w:val="24"/>
        </w:rPr>
        <w:t xml:space="preserve">  </w:t>
      </w:r>
      <w:r w:rsidRPr="005A1208">
        <w:rPr>
          <w:rFonts w:eastAsia="Arial"/>
          <w:b/>
          <w:color w:val="000000"/>
          <w:szCs w:val="24"/>
        </w:rPr>
        <w:t>CONCLUSION</w:t>
      </w:r>
    </w:p>
    <w:p w:rsidR="00F978D0" w:rsidRPr="00F978D0" w:rsidRDefault="006741BF" w:rsidP="00F978D0">
      <w:pPr>
        <w:tabs>
          <w:tab w:val="left" w:pos="720"/>
          <w:tab w:val="left" w:pos="4608"/>
        </w:tabs>
        <w:spacing w:line="360" w:lineRule="auto"/>
        <w:jc w:val="both"/>
        <w:textAlignment w:val="baseline"/>
        <w:rPr>
          <w:rFonts w:eastAsia="Arial"/>
          <w:color w:val="000000"/>
          <w:szCs w:val="24"/>
        </w:rPr>
      </w:pPr>
      <w:r w:rsidRPr="00E76B4D">
        <w:rPr>
          <w:rFonts w:eastAsia="Arial"/>
          <w:color w:val="000000"/>
          <w:szCs w:val="24"/>
        </w:rPr>
        <w:tab/>
      </w:r>
      <w:r w:rsidR="00F978D0" w:rsidRPr="00F978D0">
        <w:rPr>
          <w:rFonts w:eastAsia="Arial"/>
          <w:color w:val="000000"/>
          <w:szCs w:val="24"/>
        </w:rPr>
        <w:t xml:space="preserve">The Parties respectfully request that the items listed above be admitted into the record of </w:t>
      </w:r>
    </w:p>
    <w:p w:rsidR="00500D56" w:rsidRDefault="00F978D0" w:rsidP="00F978D0">
      <w:pPr>
        <w:tabs>
          <w:tab w:val="left" w:pos="720"/>
          <w:tab w:val="left" w:pos="4608"/>
        </w:tabs>
        <w:spacing w:line="360" w:lineRule="auto"/>
        <w:jc w:val="both"/>
        <w:textAlignment w:val="baseline"/>
        <w:rPr>
          <w:rFonts w:eastAsia="Arial"/>
          <w:color w:val="000000"/>
          <w:szCs w:val="24"/>
        </w:rPr>
      </w:pPr>
      <w:r w:rsidRPr="00F978D0">
        <w:rPr>
          <w:rFonts w:eastAsia="Arial"/>
          <w:color w:val="000000"/>
          <w:szCs w:val="24"/>
        </w:rPr>
        <w:t xml:space="preserve">this proceeding as evidence and that the Order proposed by the Parties be adopted. </w:t>
      </w:r>
    </w:p>
    <w:p w:rsidR="00407F9C" w:rsidRDefault="00407F9C" w:rsidP="00F978D0">
      <w:pPr>
        <w:tabs>
          <w:tab w:val="left" w:pos="720"/>
          <w:tab w:val="left" w:pos="4608"/>
        </w:tabs>
        <w:spacing w:line="360" w:lineRule="auto"/>
        <w:jc w:val="both"/>
        <w:textAlignment w:val="baseline"/>
        <w:rPr>
          <w:rFonts w:eastAsia="Arial"/>
          <w:color w:val="000000"/>
          <w:szCs w:val="24"/>
        </w:rPr>
      </w:pPr>
    </w:p>
    <w:p w:rsidR="00B066E0" w:rsidRDefault="00B066E0" w:rsidP="00B066E0">
      <w:pPr>
        <w:spacing w:line="360" w:lineRule="auto"/>
        <w:rPr>
          <w:b/>
          <w:bCs/>
        </w:rPr>
      </w:pPr>
      <w:r w:rsidRPr="00AF2673">
        <w:rPr>
          <w:b/>
          <w:bCs/>
        </w:rPr>
        <w:t xml:space="preserve">Dated: </w:t>
      </w:r>
      <w:r>
        <w:rPr>
          <w:b/>
          <w:bCs/>
        </w:rPr>
        <w:t>March</w:t>
      </w:r>
      <w:r w:rsidRPr="00AF2673">
        <w:rPr>
          <w:b/>
          <w:bCs/>
        </w:rPr>
        <w:t xml:space="preserve"> </w:t>
      </w:r>
      <w:r>
        <w:rPr>
          <w:b/>
          <w:bCs/>
        </w:rPr>
        <w:t>2</w:t>
      </w:r>
      <w:r w:rsidR="00F32AEA">
        <w:rPr>
          <w:b/>
          <w:bCs/>
        </w:rPr>
        <w:t>5</w:t>
      </w:r>
      <w:r w:rsidRPr="00AF2673">
        <w:rPr>
          <w:b/>
          <w:bCs/>
        </w:rPr>
        <w:t>, 2020</w:t>
      </w:r>
    </w:p>
    <w:p w:rsidR="00B066E0" w:rsidRDefault="00B066E0" w:rsidP="00B066E0">
      <w:pPr>
        <w:spacing w:line="360" w:lineRule="auto"/>
        <w:ind w:left="3600" w:firstLine="720"/>
        <w:rPr>
          <w:szCs w:val="24"/>
        </w:rPr>
      </w:pPr>
      <w:r w:rsidRPr="00BD331E">
        <w:rPr>
          <w:szCs w:val="24"/>
        </w:rPr>
        <w:t>Respectfully submitted,</w:t>
      </w:r>
    </w:p>
    <w:p w:rsidR="00B066E0" w:rsidRPr="00BD331E" w:rsidRDefault="00B066E0" w:rsidP="00B066E0">
      <w:pPr>
        <w:ind w:left="4320"/>
        <w:contextualSpacing/>
        <w:rPr>
          <w:b/>
          <w:szCs w:val="24"/>
        </w:rPr>
      </w:pPr>
      <w:r w:rsidRPr="00BD331E">
        <w:rPr>
          <w:b/>
          <w:szCs w:val="24"/>
        </w:rPr>
        <w:t xml:space="preserve">PUBLIC UTILITY COMMISSION OF TEXAS </w:t>
      </w:r>
    </w:p>
    <w:p w:rsidR="00B066E0" w:rsidRPr="00BD331E" w:rsidRDefault="00B066E0" w:rsidP="00B066E0">
      <w:pPr>
        <w:ind w:left="4320"/>
        <w:contextualSpacing/>
        <w:rPr>
          <w:b/>
          <w:szCs w:val="24"/>
        </w:rPr>
      </w:pPr>
      <w:r w:rsidRPr="00BD331E">
        <w:rPr>
          <w:b/>
          <w:szCs w:val="24"/>
        </w:rPr>
        <w:t>LEGAL DIVISION</w:t>
      </w:r>
    </w:p>
    <w:p w:rsidR="00B066E0" w:rsidRPr="00BD331E" w:rsidRDefault="00B066E0" w:rsidP="00B066E0"/>
    <w:p w:rsidR="00B066E0" w:rsidRPr="00BD331E" w:rsidRDefault="00B066E0" w:rsidP="00B066E0">
      <w:pPr>
        <w:ind w:left="4320"/>
      </w:pPr>
      <w:r w:rsidRPr="00BD331E">
        <w:t>Rachelle Nicolette Robles</w:t>
      </w:r>
    </w:p>
    <w:p w:rsidR="00B066E0" w:rsidRDefault="00B066E0" w:rsidP="00B066E0">
      <w:pPr>
        <w:overflowPunct w:val="0"/>
        <w:autoSpaceDE w:val="0"/>
        <w:autoSpaceDN w:val="0"/>
        <w:adjustRightInd w:val="0"/>
        <w:ind w:left="4320"/>
        <w:textAlignment w:val="baseline"/>
      </w:pPr>
      <w:r w:rsidRPr="00BD331E">
        <w:t xml:space="preserve">Division Director </w:t>
      </w:r>
    </w:p>
    <w:p w:rsidR="00B066E0" w:rsidRDefault="00B066E0" w:rsidP="00B066E0">
      <w:pPr>
        <w:overflowPunct w:val="0"/>
        <w:autoSpaceDE w:val="0"/>
        <w:autoSpaceDN w:val="0"/>
        <w:adjustRightInd w:val="0"/>
        <w:ind w:left="4320"/>
        <w:textAlignment w:val="baseline"/>
      </w:pPr>
    </w:p>
    <w:p w:rsidR="00B066E0" w:rsidRPr="00BD331E" w:rsidRDefault="00B066E0" w:rsidP="00B066E0">
      <w:pPr>
        <w:keepNext/>
        <w:overflowPunct w:val="0"/>
        <w:autoSpaceDE w:val="0"/>
        <w:autoSpaceDN w:val="0"/>
        <w:adjustRightInd w:val="0"/>
        <w:ind w:left="4320"/>
        <w:textAlignment w:val="baseline"/>
        <w:rPr>
          <w:szCs w:val="24"/>
        </w:rPr>
      </w:pPr>
    </w:p>
    <w:p w:rsidR="00B066E0" w:rsidRPr="00BD331E" w:rsidRDefault="00B066E0" w:rsidP="00B066E0">
      <w:pPr>
        <w:keepNext/>
        <w:overflowPunct w:val="0"/>
        <w:autoSpaceDE w:val="0"/>
        <w:autoSpaceDN w:val="0"/>
        <w:adjustRightInd w:val="0"/>
        <w:ind w:left="4320"/>
        <w:textAlignment w:val="baseline"/>
      </w:pP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__</w:t>
      </w:r>
      <w:r w:rsidRPr="00BD331E">
        <w:rPr>
          <w:u w:val="single"/>
        </w:rPr>
        <w:t>/s</w:t>
      </w:r>
      <w:r>
        <w:rPr>
          <w:u w:val="single"/>
        </w:rPr>
        <w:t>/</w:t>
      </w:r>
      <w:r w:rsidRPr="00BD331E">
        <w:rPr>
          <w:u w:val="single"/>
        </w:rPr>
        <w:t xml:space="preserve"> John Harrison</w:t>
      </w:r>
      <w:r w:rsidRPr="00BD331E">
        <w:t>______________</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r>
      <w:bookmarkStart w:id="2" w:name="_Hlk18478744"/>
      <w:r w:rsidRPr="00BD331E">
        <w:rPr>
          <w:color w:val="000000"/>
        </w:rPr>
        <w:t>John Harrison</w:t>
      </w:r>
      <w:bookmarkEnd w:id="2"/>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State Bar No. 24097806</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1701 N. Congress Avenue</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P.O. Box 13326</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Austin, Texas 78711-3326</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(512) 936-7277</w:t>
      </w:r>
    </w:p>
    <w:p w:rsidR="00B066E0" w:rsidRPr="00BD331E"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(512) 936-7268 (facsimile)</w:t>
      </w:r>
    </w:p>
    <w:p w:rsidR="00B066E0" w:rsidRDefault="00B066E0" w:rsidP="00B066E0">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r>
      <w:r w:rsidRPr="00746DCC">
        <w:t>John.Harrison@puc.texas.gov</w:t>
      </w:r>
    </w:p>
    <w:p w:rsidR="0088004B" w:rsidRDefault="0088004B" w:rsidP="00B75EB7">
      <w:pPr>
        <w:jc w:val="both"/>
        <w:rPr>
          <w:szCs w:val="24"/>
        </w:rPr>
      </w:pPr>
    </w:p>
    <w:p w:rsidR="00A5687F" w:rsidRDefault="00A5687F" w:rsidP="00B75EB7">
      <w:pPr>
        <w:jc w:val="both"/>
        <w:rPr>
          <w:szCs w:val="24"/>
        </w:rPr>
      </w:pPr>
    </w:p>
    <w:p w:rsidR="00500D56" w:rsidRDefault="00500D56" w:rsidP="00500D56">
      <w:pPr>
        <w:jc w:val="center"/>
        <w:rPr>
          <w:b/>
          <w:caps/>
          <w:sz w:val="28"/>
          <w:szCs w:val="28"/>
        </w:rPr>
      </w:pPr>
      <w:r w:rsidRPr="00BD331E">
        <w:rPr>
          <w:b/>
          <w:szCs w:val="28"/>
        </w:rPr>
        <w:lastRenderedPageBreak/>
        <w:t xml:space="preserve">DOCKET NO. </w:t>
      </w:r>
      <w:r>
        <w:rPr>
          <w:b/>
          <w:szCs w:val="28"/>
        </w:rPr>
        <w:t>49386</w:t>
      </w:r>
    </w:p>
    <w:p w:rsidR="00500D56" w:rsidRPr="002B7F75" w:rsidRDefault="00500D56" w:rsidP="00500D56">
      <w:pPr>
        <w:jc w:val="center"/>
        <w:rPr>
          <w:b/>
          <w:caps/>
          <w:sz w:val="28"/>
          <w:szCs w:val="28"/>
        </w:rPr>
      </w:pPr>
    </w:p>
    <w:p w:rsidR="00500D56" w:rsidRPr="00BD331E" w:rsidRDefault="00500D56" w:rsidP="00500D56">
      <w:pPr>
        <w:keepNext/>
        <w:spacing w:line="360" w:lineRule="auto"/>
        <w:jc w:val="center"/>
        <w:rPr>
          <w:b/>
          <w:szCs w:val="24"/>
        </w:rPr>
      </w:pPr>
      <w:r w:rsidRPr="00BD331E">
        <w:rPr>
          <w:b/>
          <w:szCs w:val="24"/>
        </w:rPr>
        <w:t>CERTIFICATE OF SERVICE</w:t>
      </w:r>
    </w:p>
    <w:p w:rsidR="00500D56" w:rsidRPr="00655818" w:rsidRDefault="00500D56" w:rsidP="00EA6CA0">
      <w:pPr>
        <w:keepNext/>
        <w:spacing w:line="360" w:lineRule="auto"/>
        <w:ind w:firstLine="720"/>
        <w:jc w:val="both"/>
        <w:rPr>
          <w:szCs w:val="24"/>
        </w:rPr>
      </w:pPr>
      <w:r w:rsidRPr="002B116F">
        <w:rPr>
          <w:szCs w:val="24"/>
        </w:rPr>
        <w:t xml:space="preserve">I certify that, unless otherwise ordered by the presiding officer, notice of the filing of this document was provided to all parties of record via electronic mail on </w:t>
      </w:r>
      <w:r>
        <w:rPr>
          <w:szCs w:val="24"/>
        </w:rPr>
        <w:t xml:space="preserve">March </w:t>
      </w:r>
      <w:r w:rsidR="003E3EB4">
        <w:rPr>
          <w:szCs w:val="24"/>
        </w:rPr>
        <w:t>2</w:t>
      </w:r>
      <w:r w:rsidR="00F32AEA">
        <w:rPr>
          <w:szCs w:val="24"/>
        </w:rPr>
        <w:t>5</w:t>
      </w:r>
      <w:r>
        <w:rPr>
          <w:szCs w:val="24"/>
        </w:rPr>
        <w:t>, 2020</w:t>
      </w:r>
      <w:r w:rsidRPr="002B116F">
        <w:rPr>
          <w:szCs w:val="24"/>
        </w:rPr>
        <w:t>, in</w:t>
      </w:r>
      <w:r w:rsidR="00D6581D">
        <w:rPr>
          <w:szCs w:val="24"/>
        </w:rPr>
        <w:t xml:space="preserve"> </w:t>
      </w:r>
      <w:r w:rsidRPr="002B116F">
        <w:rPr>
          <w:szCs w:val="24"/>
        </w:rPr>
        <w:t>accordance with the Order Suspending Rules, issued in Project No. 50664.</w:t>
      </w:r>
    </w:p>
    <w:p w:rsidR="00500D56" w:rsidRPr="00BD331E" w:rsidRDefault="00500D56" w:rsidP="00500D56">
      <w:pPr>
        <w:keepNext/>
        <w:spacing w:line="360" w:lineRule="auto"/>
        <w:ind w:firstLine="720"/>
        <w:rPr>
          <w:szCs w:val="24"/>
        </w:rPr>
      </w:pPr>
    </w:p>
    <w:p w:rsidR="00500D56" w:rsidRPr="00BD331E" w:rsidRDefault="00500D56" w:rsidP="00500D56">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__</w:t>
      </w:r>
      <w:r w:rsidRPr="00BD331E">
        <w:rPr>
          <w:u w:val="single"/>
        </w:rPr>
        <w:t>/s</w:t>
      </w:r>
      <w:r>
        <w:rPr>
          <w:u w:val="single"/>
        </w:rPr>
        <w:t>/</w:t>
      </w:r>
      <w:r w:rsidRPr="00BD331E">
        <w:rPr>
          <w:u w:val="single"/>
        </w:rPr>
        <w:t xml:space="preserve"> John Harrison</w:t>
      </w:r>
      <w:r w:rsidRPr="00BD331E">
        <w:t>______________</w:t>
      </w:r>
    </w:p>
    <w:p w:rsidR="00500D56" w:rsidRPr="005A7043" w:rsidRDefault="00500D56" w:rsidP="00500D56">
      <w:pPr>
        <w:ind w:left="4320"/>
      </w:pPr>
      <w:r w:rsidRPr="00BD331E">
        <w:rPr>
          <w:color w:val="000000"/>
        </w:rPr>
        <w:t>John Harrison</w:t>
      </w:r>
    </w:p>
    <w:p w:rsidR="00CA0F6F" w:rsidRDefault="00CA0F6F" w:rsidP="00CA0F6F">
      <w:pPr>
        <w:jc w:val="center"/>
        <w:rPr>
          <w:b/>
          <w:bCs/>
          <w:sz w:val="36"/>
          <w:szCs w:val="36"/>
        </w:rPr>
      </w:pPr>
    </w:p>
    <w:p w:rsidR="00500D56" w:rsidRDefault="00500D56">
      <w:pPr>
        <w:rPr>
          <w:b/>
          <w:bCs/>
          <w:sz w:val="36"/>
          <w:szCs w:val="36"/>
        </w:rPr>
      </w:pPr>
      <w:r>
        <w:rPr>
          <w:b/>
          <w:bCs/>
          <w:sz w:val="36"/>
          <w:szCs w:val="36"/>
        </w:rPr>
        <w:br w:type="page"/>
      </w:r>
    </w:p>
    <w:p w:rsidR="00500D56" w:rsidRPr="0079724E" w:rsidRDefault="00500D56" w:rsidP="00500D56">
      <w:pPr>
        <w:pStyle w:val="DocketNo"/>
        <w:rPr>
          <w:sz w:val="24"/>
        </w:rPr>
      </w:pPr>
      <w:r w:rsidRPr="0079724E">
        <w:rPr>
          <w:sz w:val="24"/>
        </w:rPr>
        <w:lastRenderedPageBreak/>
        <w:t>DOCKET NO.  49386</w:t>
      </w:r>
    </w:p>
    <w:tbl>
      <w:tblPr>
        <w:tblW w:w="0" w:type="auto"/>
        <w:tblLook w:val="01E0" w:firstRow="1" w:lastRow="1" w:firstColumn="1" w:lastColumn="1" w:noHBand="0" w:noVBand="0"/>
      </w:tblPr>
      <w:tblGrid>
        <w:gridCol w:w="4329"/>
        <w:gridCol w:w="359"/>
        <w:gridCol w:w="4672"/>
      </w:tblGrid>
      <w:tr w:rsidR="00500D56" w:rsidRPr="008647EB" w:rsidTr="000F2EF5">
        <w:tc>
          <w:tcPr>
            <w:tcW w:w="4428" w:type="dxa"/>
          </w:tcPr>
          <w:p w:rsidR="00500D56" w:rsidRPr="008647EB" w:rsidRDefault="00500D56" w:rsidP="000F2EF5">
            <w:pPr>
              <w:pStyle w:val="CaseCaption"/>
              <w:jc w:val="left"/>
            </w:pPr>
            <w:r w:rsidRPr="00A4027C">
              <w:t>APPLICATION OF LAS LOMAS MUNICIPAL UTILITY DISTRICT NO. 4A OF KAUFMAN COUNTY, FORMERLY KNOWN AS LAS LOMAS MUNICIPAL UTILITY DISTRICT NO 4 OF KAUFMAN COUNTY AND LAS LOMAS MUNICIPAL UTILITY DISTRICT NO. 4B OF KAUFMAN COUNTY FOR SALE, TRANSFER, OR MERGER OF SEWER FACILITIES AND CERTIFICATE RIGHTS IN KAUFMAN COUNTY</w:t>
            </w:r>
          </w:p>
        </w:tc>
        <w:tc>
          <w:tcPr>
            <w:tcW w:w="360" w:type="dxa"/>
          </w:tcPr>
          <w:p w:rsidR="00500D56" w:rsidRPr="008647EB" w:rsidRDefault="00500D56" w:rsidP="000F2EF5">
            <w:pPr>
              <w:rPr>
                <w:b/>
              </w:rPr>
            </w:pPr>
            <w:r w:rsidRPr="008647EB">
              <w:rPr>
                <w:b/>
              </w:rPr>
              <w:t>§</w:t>
            </w:r>
          </w:p>
          <w:p w:rsidR="00500D56" w:rsidRPr="008647EB" w:rsidRDefault="00500D56" w:rsidP="000F2EF5">
            <w:pPr>
              <w:rPr>
                <w:b/>
              </w:rPr>
            </w:pPr>
            <w:r w:rsidRPr="008647EB">
              <w:rPr>
                <w:b/>
              </w:rPr>
              <w:t>§</w:t>
            </w:r>
          </w:p>
          <w:p w:rsidR="00500D56" w:rsidRPr="008647EB" w:rsidRDefault="00500D56" w:rsidP="000F2EF5">
            <w:pPr>
              <w:rPr>
                <w:b/>
              </w:rPr>
            </w:pPr>
            <w:r w:rsidRPr="008647EB">
              <w:rPr>
                <w:b/>
              </w:rPr>
              <w:t>§</w:t>
            </w:r>
          </w:p>
          <w:p w:rsidR="00500D56" w:rsidRPr="008647EB" w:rsidRDefault="00500D56" w:rsidP="000F2EF5">
            <w:pPr>
              <w:rPr>
                <w:b/>
              </w:rPr>
            </w:pPr>
            <w:r w:rsidRPr="008647EB">
              <w:rPr>
                <w:b/>
              </w:rPr>
              <w:t>§</w:t>
            </w:r>
          </w:p>
          <w:p w:rsidR="00500D56" w:rsidRPr="008647EB" w:rsidRDefault="00500D56" w:rsidP="000F2EF5">
            <w:pPr>
              <w:rPr>
                <w:b/>
              </w:rPr>
            </w:pPr>
            <w:r w:rsidRPr="008647EB">
              <w:rPr>
                <w:b/>
              </w:rPr>
              <w:t>§</w:t>
            </w:r>
          </w:p>
          <w:p w:rsidR="00500D56" w:rsidRPr="008647EB" w:rsidRDefault="00500D56" w:rsidP="000F2EF5">
            <w:pPr>
              <w:rPr>
                <w:b/>
              </w:rPr>
            </w:pPr>
            <w:r w:rsidRPr="008647EB">
              <w:rPr>
                <w:b/>
              </w:rPr>
              <w:t>§</w:t>
            </w:r>
          </w:p>
          <w:p w:rsidR="00500D56" w:rsidRDefault="00500D56" w:rsidP="000F2EF5">
            <w:pPr>
              <w:rPr>
                <w:b/>
              </w:rPr>
            </w:pPr>
            <w:r w:rsidRPr="008647EB">
              <w:rPr>
                <w:b/>
              </w:rPr>
              <w:t>§</w:t>
            </w:r>
          </w:p>
          <w:p w:rsidR="00500D56" w:rsidRDefault="00500D56" w:rsidP="000F2EF5">
            <w:pPr>
              <w:rPr>
                <w:b/>
              </w:rPr>
            </w:pPr>
            <w:r w:rsidRPr="008647EB">
              <w:rPr>
                <w:b/>
              </w:rPr>
              <w:t>§</w:t>
            </w:r>
          </w:p>
          <w:p w:rsidR="00500D56" w:rsidRDefault="00500D56" w:rsidP="000F2EF5">
            <w:pPr>
              <w:rPr>
                <w:b/>
              </w:rPr>
            </w:pPr>
            <w:r w:rsidRPr="008647EB">
              <w:rPr>
                <w:b/>
              </w:rPr>
              <w:t>§</w:t>
            </w:r>
          </w:p>
          <w:p w:rsidR="00500D56" w:rsidRDefault="00500D56" w:rsidP="000F2EF5">
            <w:pPr>
              <w:rPr>
                <w:b/>
              </w:rPr>
            </w:pPr>
            <w:r w:rsidRPr="008647EB">
              <w:rPr>
                <w:b/>
              </w:rPr>
              <w:t>§</w:t>
            </w:r>
          </w:p>
          <w:p w:rsidR="00500D56" w:rsidRDefault="00500D56" w:rsidP="000F2EF5">
            <w:pPr>
              <w:rPr>
                <w:b/>
              </w:rPr>
            </w:pPr>
            <w:r w:rsidRPr="008647EB">
              <w:rPr>
                <w:b/>
              </w:rPr>
              <w:t>§</w:t>
            </w:r>
          </w:p>
          <w:p w:rsidR="00500D56" w:rsidRDefault="00500D56" w:rsidP="000F2EF5">
            <w:pPr>
              <w:rPr>
                <w:b/>
              </w:rPr>
            </w:pPr>
            <w:r w:rsidRPr="008647EB">
              <w:rPr>
                <w:b/>
              </w:rPr>
              <w:t>§</w:t>
            </w:r>
          </w:p>
          <w:p w:rsidR="00500D56" w:rsidRPr="008647EB" w:rsidRDefault="00500D56" w:rsidP="000F2EF5">
            <w:pPr>
              <w:rPr>
                <w:b/>
              </w:rPr>
            </w:pPr>
            <w:r w:rsidRPr="008647EB">
              <w:rPr>
                <w:b/>
              </w:rPr>
              <w:t>§</w:t>
            </w:r>
          </w:p>
        </w:tc>
        <w:tc>
          <w:tcPr>
            <w:tcW w:w="4788" w:type="dxa"/>
          </w:tcPr>
          <w:p w:rsidR="00500D56" w:rsidRPr="008647EB" w:rsidRDefault="00500D56" w:rsidP="000F2EF5">
            <w:pPr>
              <w:tabs>
                <w:tab w:val="center" w:pos="4770"/>
                <w:tab w:val="left" w:pos="5400"/>
              </w:tabs>
              <w:jc w:val="center"/>
              <w:rPr>
                <w:b/>
                <w:bCs/>
                <w:caps/>
              </w:rPr>
            </w:pPr>
            <w:r w:rsidRPr="008647EB">
              <w:rPr>
                <w:b/>
                <w:bCs/>
                <w:caps/>
              </w:rPr>
              <w:t>PUBLIC UTILITY COMMISSION</w:t>
            </w:r>
          </w:p>
          <w:p w:rsidR="00500D56" w:rsidRPr="008647EB" w:rsidRDefault="00500D56" w:rsidP="000F2EF5">
            <w:pPr>
              <w:tabs>
                <w:tab w:val="center" w:pos="4770"/>
                <w:tab w:val="left" w:pos="5400"/>
              </w:tabs>
              <w:jc w:val="center"/>
              <w:rPr>
                <w:b/>
                <w:bCs/>
                <w:caps/>
              </w:rPr>
            </w:pPr>
          </w:p>
          <w:p w:rsidR="00500D56" w:rsidRPr="008647EB" w:rsidRDefault="00500D56" w:rsidP="000F2EF5">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rsidR="00500D56" w:rsidRDefault="00500D56" w:rsidP="00500D56">
      <w:pPr>
        <w:tabs>
          <w:tab w:val="left" w:pos="4608"/>
        </w:tabs>
        <w:spacing w:line="360" w:lineRule="auto"/>
        <w:jc w:val="center"/>
        <w:textAlignment w:val="baseline"/>
        <w:rPr>
          <w:rFonts w:eastAsia="Arial"/>
          <w:b/>
          <w:color w:val="000000"/>
          <w:szCs w:val="24"/>
          <w:u w:val="single"/>
        </w:rPr>
      </w:pPr>
    </w:p>
    <w:p w:rsidR="004B01BF" w:rsidRDefault="00D6581D">
      <w:pPr>
        <w:pStyle w:val="Heading2"/>
      </w:pPr>
      <w:r>
        <w:t>PROPOSED ORDER APPROVING SALE AND ALLOWING TRANSACTION TO PROCEED</w:t>
      </w:r>
    </w:p>
    <w:p w:rsidR="004B01BF" w:rsidRDefault="004B01BF"/>
    <w:p w:rsidR="00F978D0" w:rsidRDefault="004B01BF" w:rsidP="00D6581D">
      <w:pPr>
        <w:pStyle w:val="BodyText"/>
        <w:spacing w:line="360" w:lineRule="auto"/>
      </w:pPr>
      <w:r>
        <w:tab/>
      </w:r>
      <w:r w:rsidR="00C5579F">
        <w:t xml:space="preserve">This </w:t>
      </w:r>
      <w:r w:rsidR="00F978D0">
        <w:t>Order</w:t>
      </w:r>
      <w:r w:rsidR="006567D7">
        <w:t xml:space="preserve"> </w:t>
      </w:r>
      <w:r w:rsidR="00C5579F">
        <w:t xml:space="preserve">addresses the </w:t>
      </w:r>
      <w:r w:rsidR="00F978D0">
        <w:t xml:space="preserve">March 28, 2019 </w:t>
      </w:r>
      <w:r w:rsidR="00225AD5">
        <w:t xml:space="preserve">application </w:t>
      </w:r>
      <w:r w:rsidR="00C5579F">
        <w:t xml:space="preserve">of </w:t>
      </w:r>
      <w:r w:rsidR="001B52D3">
        <w:t>Las Lomas Municipal Utility District No. 4B of Kaufman County (Las Lomas 4B) and Las Lomas Municipal Utility District No. 4A of Kaufman County, formerly known as Las Lomas Municipal Utility District No</w:t>
      </w:r>
      <w:r w:rsidR="00D6581D">
        <w:t>.</w:t>
      </w:r>
      <w:r w:rsidR="001B52D3">
        <w:t xml:space="preserve"> 4 of Kaufman County (Las Lomas 4A) (collectively, the Applicants) for the sale, transfer, or merger of facilities and certificate rights in Kaufman </w:t>
      </w:r>
      <w:r w:rsidR="00D6581D">
        <w:t>C</w:t>
      </w:r>
      <w:r w:rsidR="001B52D3">
        <w:t xml:space="preserve">ounty. </w:t>
      </w:r>
      <w:r w:rsidR="00F978D0">
        <w:t>Las Lomas 4B seeks approval to acquire facilities and to transfer sewer service area from Las Lomas 4A under sewer Certificate of Convenience and Necessity (CCN) No. 21007</w:t>
      </w:r>
      <w:r w:rsidR="0008085B">
        <w:t>. On January 23, 2020, Commission Staff recommended that the transaction in this docket be allowed to proceed.</w:t>
      </w:r>
      <w:r w:rsidR="00D6581D">
        <w:t xml:space="preserve"> The administrative law judge (ALJ) grants that the transaction proposed in this application may proceed and be consummated.</w:t>
      </w:r>
    </w:p>
    <w:p w:rsidR="001B52D3" w:rsidRDefault="001B52D3" w:rsidP="00F3105D">
      <w:pPr>
        <w:pStyle w:val="BodyText"/>
        <w:spacing w:line="360" w:lineRule="auto"/>
      </w:pPr>
    </w:p>
    <w:p w:rsidR="004B01BF" w:rsidRDefault="007E62F2" w:rsidP="00B3305C">
      <w:pPr>
        <w:pStyle w:val="BodyText"/>
        <w:numPr>
          <w:ilvl w:val="0"/>
          <w:numId w:val="21"/>
        </w:numPr>
        <w:spacing w:before="120" w:after="120" w:line="360" w:lineRule="auto"/>
        <w:jc w:val="center"/>
        <w:rPr>
          <w:b/>
        </w:rPr>
      </w:pPr>
      <w:r>
        <w:rPr>
          <w:b/>
        </w:rPr>
        <w:t>Findings</w:t>
      </w:r>
      <w:r w:rsidR="0090132A">
        <w:rPr>
          <w:b/>
        </w:rPr>
        <w:t xml:space="preserve"> of Fact</w:t>
      </w:r>
    </w:p>
    <w:p w:rsidR="00B3305C" w:rsidRDefault="00B3305C" w:rsidP="00A5687F">
      <w:pPr>
        <w:pStyle w:val="BodyText"/>
        <w:spacing w:before="120" w:after="120" w:line="360" w:lineRule="auto"/>
        <w:ind w:firstLine="720"/>
        <w:rPr>
          <w:sz w:val="23"/>
          <w:szCs w:val="23"/>
        </w:rPr>
      </w:pPr>
      <w:r>
        <w:rPr>
          <w:sz w:val="23"/>
          <w:szCs w:val="23"/>
        </w:rPr>
        <w:t>The Commission makes the following findings of fact.</w:t>
      </w:r>
    </w:p>
    <w:p w:rsidR="00B3305C" w:rsidRPr="00EA6CA0" w:rsidRDefault="00B3305C" w:rsidP="00B3305C">
      <w:pPr>
        <w:autoSpaceDE w:val="0"/>
        <w:autoSpaceDN w:val="0"/>
        <w:adjustRightInd w:val="0"/>
        <w:rPr>
          <w:b/>
          <w:bCs/>
          <w:i/>
          <w:iCs/>
          <w:sz w:val="25"/>
          <w:szCs w:val="25"/>
          <w:u w:val="single"/>
        </w:rPr>
      </w:pPr>
      <w:r w:rsidRPr="00EA6CA0">
        <w:rPr>
          <w:b/>
          <w:bCs/>
          <w:i/>
          <w:iCs/>
          <w:sz w:val="25"/>
          <w:szCs w:val="25"/>
          <w:u w:val="single"/>
        </w:rPr>
        <w:t>Applicant</w:t>
      </w:r>
      <w:r w:rsidR="00293D87" w:rsidRPr="00EA6CA0">
        <w:rPr>
          <w:b/>
          <w:bCs/>
          <w:i/>
          <w:iCs/>
          <w:sz w:val="25"/>
          <w:szCs w:val="25"/>
          <w:u w:val="single"/>
        </w:rPr>
        <w:t>s</w:t>
      </w:r>
    </w:p>
    <w:p w:rsidR="00C310C7" w:rsidRDefault="00C310C7" w:rsidP="00446FA7">
      <w:pPr>
        <w:pStyle w:val="BodyText"/>
        <w:numPr>
          <w:ilvl w:val="0"/>
          <w:numId w:val="6"/>
        </w:numPr>
        <w:spacing w:line="360" w:lineRule="auto"/>
      </w:pPr>
      <w:r>
        <w:t>Las Lomas Municipal Utility District No. 4 of Kaufman County</w:t>
      </w:r>
      <w:r w:rsidR="00A255C5">
        <w:t xml:space="preserve"> (Las Lomas)</w:t>
      </w:r>
      <w:r>
        <w:t xml:space="preserve"> created by Senate Bill 1894 passed during the 79</w:t>
      </w:r>
      <w:r w:rsidRPr="00C310C7">
        <w:t>th</w:t>
      </w:r>
      <w:r>
        <w:t xml:space="preserve"> Regular Legislative Session.</w:t>
      </w:r>
    </w:p>
    <w:p w:rsidR="00DA0A16" w:rsidRDefault="00DA0A16" w:rsidP="00446FA7">
      <w:pPr>
        <w:pStyle w:val="BodyText"/>
        <w:numPr>
          <w:ilvl w:val="0"/>
          <w:numId w:val="6"/>
        </w:numPr>
        <w:spacing w:line="360" w:lineRule="auto"/>
      </w:pPr>
      <w:r>
        <w:lastRenderedPageBreak/>
        <w:t>Las Lomas was a conservation and reclamation district c</w:t>
      </w:r>
      <w:r w:rsidRPr="00DA0A16">
        <w:t>reated under and essential to accomplish the purposes of Section 52, Article III, and Section 59, Article XVI, of the Texas Constitution and operating pursuant to Chapters 49 and 54 of the Texas Water Code;</w:t>
      </w:r>
    </w:p>
    <w:p w:rsidR="00DA0A16" w:rsidRDefault="00DA0A16" w:rsidP="00DA0A16">
      <w:pPr>
        <w:pStyle w:val="BodyText"/>
        <w:numPr>
          <w:ilvl w:val="0"/>
          <w:numId w:val="6"/>
        </w:numPr>
        <w:spacing w:line="360" w:lineRule="auto"/>
      </w:pPr>
      <w:r>
        <w:t>Las Lomas provided sewer service in Kaufman County under CCN number 21007.</w:t>
      </w:r>
    </w:p>
    <w:p w:rsidR="00A255C5" w:rsidRDefault="00A255C5" w:rsidP="00DA0A16">
      <w:pPr>
        <w:pStyle w:val="BodyText"/>
        <w:numPr>
          <w:ilvl w:val="0"/>
          <w:numId w:val="6"/>
        </w:numPr>
        <w:spacing w:line="360" w:lineRule="auto"/>
      </w:pPr>
      <w:r>
        <w:t>On November 6, 2018, the residents of Las Lomas voted to divide Las Lomas into Las Lomas Municipal Utility District Nos. 4A, 4B, and 4C with Las Lomas 4A assuming all contracts, agreement, assets, and liabilities, including sewer CCN number 21007.</w:t>
      </w:r>
    </w:p>
    <w:p w:rsidR="00274123" w:rsidRDefault="00274123" w:rsidP="00274123">
      <w:pPr>
        <w:pStyle w:val="BodyText"/>
        <w:numPr>
          <w:ilvl w:val="0"/>
          <w:numId w:val="6"/>
        </w:numPr>
        <w:spacing w:line="360" w:lineRule="auto"/>
      </w:pPr>
      <w:r>
        <w:t>Lomas Municipal Utility District Nos. 4A, 4B, and 4C have agreed that Las Lomas 4B will serve as the Master District.</w:t>
      </w:r>
    </w:p>
    <w:p w:rsidR="00B3305C" w:rsidRPr="00EA6CA0" w:rsidRDefault="00B3305C" w:rsidP="00B3305C">
      <w:pPr>
        <w:pStyle w:val="BodyText"/>
        <w:spacing w:line="360" w:lineRule="auto"/>
        <w:rPr>
          <w:b/>
          <w:bCs/>
          <w:i/>
          <w:iCs/>
          <w:u w:val="single"/>
        </w:rPr>
      </w:pPr>
      <w:r w:rsidRPr="00EA6CA0">
        <w:rPr>
          <w:b/>
          <w:bCs/>
          <w:i/>
          <w:iCs/>
          <w:u w:val="single"/>
        </w:rPr>
        <w:t>Application</w:t>
      </w:r>
    </w:p>
    <w:p w:rsidR="00446FA7" w:rsidRDefault="004B01BF" w:rsidP="00446FA7">
      <w:pPr>
        <w:pStyle w:val="BodyText"/>
        <w:numPr>
          <w:ilvl w:val="0"/>
          <w:numId w:val="6"/>
        </w:numPr>
        <w:spacing w:line="360" w:lineRule="auto"/>
      </w:pPr>
      <w:r>
        <w:t>On</w:t>
      </w:r>
      <w:r w:rsidR="000D2B68" w:rsidRPr="000D2B68">
        <w:t xml:space="preserve"> </w:t>
      </w:r>
      <w:r w:rsidR="00446FA7">
        <w:t>March</w:t>
      </w:r>
      <w:r w:rsidR="00FB1BE6">
        <w:t xml:space="preserve"> 2</w:t>
      </w:r>
      <w:r w:rsidR="00446FA7">
        <w:t>8</w:t>
      </w:r>
      <w:r w:rsidR="00FB1BE6">
        <w:t>, 20</w:t>
      </w:r>
      <w:r w:rsidR="00446FA7">
        <w:t>19</w:t>
      </w:r>
      <w:r w:rsidR="0061341E">
        <w:t>,</w:t>
      </w:r>
      <w:r>
        <w:t xml:space="preserve"> </w:t>
      </w:r>
      <w:r w:rsidR="00446FA7">
        <w:t xml:space="preserve">the Applicants filed an application for approval to transfer all of Las Lomas 4A’s facilities and service area under sewer CCN number </w:t>
      </w:r>
      <w:r w:rsidR="00EA2D9D">
        <w:t xml:space="preserve">21007 </w:t>
      </w:r>
      <w:r w:rsidR="00446FA7">
        <w:t xml:space="preserve">to Las Lomas 4B, </w:t>
      </w:r>
      <w:r w:rsidR="00DA0A16">
        <w:t>as Master District</w:t>
      </w:r>
      <w:r w:rsidR="00EA2D9D">
        <w:t>.</w:t>
      </w:r>
      <w:r w:rsidR="00274123">
        <w:t xml:space="preserve"> Las Lomas 4B will retain CCN number 21007.</w:t>
      </w:r>
    </w:p>
    <w:p w:rsidR="0008085B" w:rsidRDefault="00293D87" w:rsidP="0008085B">
      <w:pPr>
        <w:pStyle w:val="BodyText"/>
        <w:numPr>
          <w:ilvl w:val="0"/>
          <w:numId w:val="6"/>
        </w:numPr>
        <w:spacing w:line="360" w:lineRule="auto"/>
      </w:pPr>
      <w:r>
        <w:t>The Applicants</w:t>
      </w:r>
      <w:r w:rsidR="0008085B">
        <w:t xml:space="preserve"> filed supplemental information on April </w:t>
      </w:r>
      <w:r>
        <w:t>9</w:t>
      </w:r>
      <w:r w:rsidR="0008085B">
        <w:t>, 2019, June 21, 2019, and September 10, 2019.</w:t>
      </w:r>
    </w:p>
    <w:p w:rsidR="00DA228C" w:rsidRDefault="00446FA7" w:rsidP="0008085B">
      <w:pPr>
        <w:pStyle w:val="BodyText"/>
        <w:numPr>
          <w:ilvl w:val="0"/>
          <w:numId w:val="6"/>
        </w:numPr>
        <w:spacing w:line="360" w:lineRule="auto"/>
      </w:pPr>
      <w:r>
        <w:t>The requested service area subject to this transaction consists of</w:t>
      </w:r>
      <w:r w:rsidR="0008085B">
        <w:t xml:space="preserve"> a</w:t>
      </w:r>
      <w:r w:rsidR="00DA228C">
        <w:t xml:space="preserve">pproximately </w:t>
      </w:r>
      <w:r w:rsidR="00DA228C" w:rsidRPr="00FB2626">
        <w:t>6</w:t>
      </w:r>
      <w:r w:rsidR="00293D87">
        <w:t>,</w:t>
      </w:r>
      <w:r w:rsidR="00DA228C" w:rsidRPr="00FB2626">
        <w:t>168 acres</w:t>
      </w:r>
      <w:r w:rsidR="00DA228C">
        <w:t xml:space="preserve"> located </w:t>
      </w:r>
      <w:r w:rsidR="00DA228C" w:rsidRPr="00DA228C">
        <w:t xml:space="preserve">approximately 5 miles east of downtown Terrell, Texas, and is generally bounded on the north by US 80: On the east by TX 557; on the south by FM 148 and FM 2578; and on the west by FM 1641. </w:t>
      </w:r>
    </w:p>
    <w:p w:rsidR="00446FA7" w:rsidRDefault="00446FA7" w:rsidP="00446FA7">
      <w:pPr>
        <w:pStyle w:val="BodyText"/>
        <w:numPr>
          <w:ilvl w:val="0"/>
          <w:numId w:val="6"/>
        </w:numPr>
        <w:spacing w:line="360" w:lineRule="auto"/>
      </w:pPr>
      <w:r>
        <w:t xml:space="preserve">The total </w:t>
      </w:r>
      <w:r w:rsidR="00293D87">
        <w:t xml:space="preserve">service </w:t>
      </w:r>
      <w:r>
        <w:t xml:space="preserve">area </w:t>
      </w:r>
      <w:r w:rsidR="00293D87">
        <w:t>subject to the transaction</w:t>
      </w:r>
      <w:r>
        <w:t xml:space="preserve"> comprises approximately </w:t>
      </w:r>
      <w:r w:rsidR="00ED2BC0">
        <w:t>6</w:t>
      </w:r>
      <w:r w:rsidR="00293D87">
        <w:t>,</w:t>
      </w:r>
      <w:r w:rsidR="00ED2BC0">
        <w:t>168</w:t>
      </w:r>
      <w:r>
        <w:t xml:space="preserve"> acres and </w:t>
      </w:r>
      <w:r w:rsidR="00293D87">
        <w:t>zero</w:t>
      </w:r>
      <w:r>
        <w:t xml:space="preserve"> current customers.</w:t>
      </w:r>
    </w:p>
    <w:p w:rsidR="00274123" w:rsidRDefault="00446FA7" w:rsidP="006C23AA">
      <w:pPr>
        <w:pStyle w:val="BodyText"/>
        <w:numPr>
          <w:ilvl w:val="0"/>
          <w:numId w:val="6"/>
        </w:numPr>
        <w:spacing w:line="360" w:lineRule="auto"/>
      </w:pPr>
      <w:r>
        <w:t xml:space="preserve">In Order No. </w:t>
      </w:r>
      <w:r w:rsidR="00ED2BC0">
        <w:t>6,</w:t>
      </w:r>
      <w:r>
        <w:t xml:space="preserve"> issued on </w:t>
      </w:r>
      <w:r w:rsidR="00ED2BC0">
        <w:t>October 17, 2019,</w:t>
      </w:r>
      <w:r>
        <w:t xml:space="preserve"> the ALJ deemed the application administratively complete.</w:t>
      </w:r>
    </w:p>
    <w:p w:rsidR="00274123" w:rsidRDefault="00274123" w:rsidP="006C23AA">
      <w:pPr>
        <w:pStyle w:val="BodyText"/>
        <w:spacing w:line="360" w:lineRule="auto"/>
      </w:pPr>
    </w:p>
    <w:p w:rsidR="006C23AA" w:rsidRPr="00EA6CA0" w:rsidRDefault="006C23AA" w:rsidP="006C23AA">
      <w:pPr>
        <w:pStyle w:val="BodyText"/>
        <w:spacing w:line="360" w:lineRule="auto"/>
        <w:rPr>
          <w:b/>
          <w:bCs/>
          <w:i/>
          <w:iCs/>
          <w:u w:val="single"/>
        </w:rPr>
      </w:pPr>
      <w:r w:rsidRPr="00EA6CA0">
        <w:rPr>
          <w:b/>
          <w:bCs/>
          <w:i/>
          <w:iCs/>
          <w:u w:val="single"/>
        </w:rPr>
        <w:t>Notice</w:t>
      </w:r>
    </w:p>
    <w:p w:rsidR="00446FA7" w:rsidRDefault="00446FA7" w:rsidP="00AC5A93">
      <w:pPr>
        <w:pStyle w:val="BodyText"/>
        <w:numPr>
          <w:ilvl w:val="0"/>
          <w:numId w:val="6"/>
        </w:numPr>
        <w:spacing w:line="360" w:lineRule="auto"/>
      </w:pPr>
      <w:r>
        <w:t xml:space="preserve">On </w:t>
      </w:r>
      <w:r w:rsidR="00ED2BC0">
        <w:t>November 21, 2019,</w:t>
      </w:r>
      <w:r>
        <w:t xml:space="preserve"> the Applicants filed the affidavit of </w:t>
      </w:r>
      <w:r w:rsidR="00ED2BC0">
        <w:t>Joshua A. Bethke</w:t>
      </w:r>
      <w:r>
        <w:t xml:space="preserve"> attesting that notice was provided to current customers, neighboring utilities, and affected parties on </w:t>
      </w:r>
      <w:r w:rsidR="00ED2BC0">
        <w:t>November 20, 2019.</w:t>
      </w:r>
    </w:p>
    <w:p w:rsidR="00446FA7" w:rsidRDefault="00446FA7" w:rsidP="00AC5A93">
      <w:pPr>
        <w:pStyle w:val="BodyText"/>
        <w:numPr>
          <w:ilvl w:val="0"/>
          <w:numId w:val="6"/>
        </w:numPr>
        <w:spacing w:line="360" w:lineRule="auto"/>
      </w:pPr>
      <w:r>
        <w:t xml:space="preserve">In Order No. </w:t>
      </w:r>
      <w:r w:rsidR="00ED2BC0">
        <w:t>7</w:t>
      </w:r>
      <w:r>
        <w:t xml:space="preserve"> issued on </w:t>
      </w:r>
      <w:r w:rsidR="00293D87">
        <w:t>Jan</w:t>
      </w:r>
      <w:r w:rsidR="003E3EB4">
        <w:t>uary</w:t>
      </w:r>
      <w:r w:rsidR="00293D87">
        <w:t xml:space="preserve"> 8</w:t>
      </w:r>
      <w:r w:rsidR="00ED2BC0">
        <w:t>, 2020,</w:t>
      </w:r>
      <w:r>
        <w:t xml:space="preserve"> the ALJ deemed the notice sufficient.</w:t>
      </w:r>
    </w:p>
    <w:p w:rsidR="00847693" w:rsidRDefault="00847693" w:rsidP="00847693">
      <w:pPr>
        <w:pStyle w:val="BodyText"/>
        <w:spacing w:line="360" w:lineRule="auto"/>
        <w:ind w:left="720"/>
      </w:pPr>
    </w:p>
    <w:p w:rsidR="00497D80" w:rsidRDefault="00497D80" w:rsidP="00847693">
      <w:pPr>
        <w:pStyle w:val="BodyText"/>
        <w:spacing w:line="360" w:lineRule="auto"/>
        <w:ind w:left="720"/>
      </w:pPr>
    </w:p>
    <w:p w:rsidR="006C23AA" w:rsidRPr="00EA6CA0" w:rsidRDefault="006C23AA" w:rsidP="006C23AA">
      <w:pPr>
        <w:pStyle w:val="BodyText"/>
        <w:spacing w:line="360" w:lineRule="auto"/>
        <w:rPr>
          <w:b/>
          <w:bCs/>
          <w:i/>
          <w:iCs/>
          <w:u w:val="single"/>
        </w:rPr>
      </w:pPr>
      <w:r w:rsidRPr="00EA6CA0">
        <w:rPr>
          <w:b/>
          <w:bCs/>
          <w:i/>
          <w:iCs/>
          <w:u w:val="single"/>
        </w:rPr>
        <w:lastRenderedPageBreak/>
        <w:t>Evidentiary Record</w:t>
      </w:r>
    </w:p>
    <w:p w:rsidR="00446FA7" w:rsidRDefault="006C23AA" w:rsidP="00446FA7">
      <w:pPr>
        <w:pStyle w:val="BodyText"/>
        <w:widowControl w:val="0"/>
        <w:numPr>
          <w:ilvl w:val="0"/>
          <w:numId w:val="6"/>
        </w:numPr>
        <w:tabs>
          <w:tab w:val="left" w:pos="2239"/>
        </w:tabs>
        <w:spacing w:line="360" w:lineRule="auto"/>
      </w:pPr>
      <w:r>
        <w:t xml:space="preserve">On </w:t>
      </w:r>
      <w:r w:rsidR="00446FA7">
        <w:t xml:space="preserve">March 24, 2020, </w:t>
      </w:r>
      <w:r w:rsidR="00293D87">
        <w:t>Commission Staff</w:t>
      </w:r>
      <w:r w:rsidR="00446FA7">
        <w:t xml:space="preserve"> filed a motion to admit evidence</w:t>
      </w:r>
      <w:r w:rsidR="00293D87">
        <w:t xml:space="preserve"> on behalf of the parties</w:t>
      </w:r>
      <w:r w:rsidR="0008085B">
        <w:t>.</w:t>
      </w:r>
    </w:p>
    <w:p w:rsidR="00446FA7" w:rsidRPr="00F1631E" w:rsidRDefault="00446FA7" w:rsidP="000F2EF5">
      <w:pPr>
        <w:pStyle w:val="BodyText"/>
        <w:widowControl w:val="0"/>
        <w:numPr>
          <w:ilvl w:val="0"/>
          <w:numId w:val="6"/>
        </w:numPr>
        <w:tabs>
          <w:tab w:val="left" w:pos="2239"/>
        </w:tabs>
        <w:autoSpaceDE w:val="0"/>
        <w:autoSpaceDN w:val="0"/>
        <w:adjustRightInd w:val="0"/>
        <w:spacing w:line="360" w:lineRule="auto"/>
        <w:rPr>
          <w:rFonts w:eastAsia="Calibri"/>
          <w:szCs w:val="24"/>
        </w:rPr>
      </w:pPr>
      <w:r>
        <w:t xml:space="preserve">In </w:t>
      </w:r>
      <w:r w:rsidR="0008085B">
        <w:t>O</w:t>
      </w:r>
      <w:r>
        <w:t xml:space="preserve">rder No. </w:t>
      </w:r>
      <w:r w:rsidR="00293D87">
        <w:t>9</w:t>
      </w:r>
      <w:r>
        <w:t xml:space="preserve">, issued on ____________, 2020, the ALJ admitted the following evidence into the record: (a) </w:t>
      </w:r>
      <w:r w:rsidR="00293D87" w:rsidRPr="00F1631E">
        <w:rPr>
          <w:rFonts w:eastAsia="Calibri"/>
          <w:szCs w:val="24"/>
        </w:rPr>
        <w:t>t</w:t>
      </w:r>
      <w:r w:rsidRPr="00F1631E">
        <w:rPr>
          <w:rFonts w:eastAsia="Calibri"/>
          <w:szCs w:val="24"/>
        </w:rPr>
        <w:t xml:space="preserve">he Applicants’ application, filed on March 28, 2019 for sale, transfer, or merger of sewer facilities and certificate rights in Kaufman county; (b) </w:t>
      </w:r>
      <w:r w:rsidR="00293D87" w:rsidRPr="00F1631E">
        <w:rPr>
          <w:rFonts w:eastAsia="Calibri"/>
          <w:szCs w:val="24"/>
        </w:rPr>
        <w:t>t</w:t>
      </w:r>
      <w:r w:rsidRPr="00F1631E">
        <w:rPr>
          <w:rFonts w:eastAsia="Calibri"/>
          <w:szCs w:val="24"/>
        </w:rPr>
        <w:t xml:space="preserve">he Applicants’ supplemental filing of maps and certificate of convenience and necessity (CCN) boundaries, filed on April 9, 2019; (c) </w:t>
      </w:r>
      <w:r w:rsidR="00293D87" w:rsidRPr="00F1631E">
        <w:rPr>
          <w:rFonts w:eastAsia="Calibri"/>
          <w:szCs w:val="24"/>
        </w:rPr>
        <w:t>t</w:t>
      </w:r>
      <w:r w:rsidRPr="00F1631E">
        <w:rPr>
          <w:rFonts w:eastAsia="Calibri"/>
          <w:szCs w:val="24"/>
        </w:rPr>
        <w:t xml:space="preserve">he Applicants’ supplemental information in response to Commission Staff’s recommendation on administrative completeness, filed June 21, 2019; (d) </w:t>
      </w:r>
      <w:r w:rsidR="00293D87" w:rsidRPr="00F1631E">
        <w:rPr>
          <w:rFonts w:eastAsia="Calibri"/>
          <w:szCs w:val="24"/>
        </w:rPr>
        <w:t>t</w:t>
      </w:r>
      <w:r w:rsidRPr="00F1631E">
        <w:rPr>
          <w:rFonts w:eastAsia="Calibri"/>
          <w:szCs w:val="24"/>
        </w:rPr>
        <w:t xml:space="preserve">he Applicants’ supplemental information in response to Commission Staff’s recommendation on administrative completeness, filed September 10, 2019; (e) Staff’s supplemental recommendation on administrative completeness and proposed procedural schedule, filed on October 11, 2019; (f) </w:t>
      </w:r>
      <w:r w:rsidR="00293D87" w:rsidRPr="00F1631E">
        <w:rPr>
          <w:rFonts w:eastAsia="Calibri"/>
          <w:szCs w:val="24"/>
        </w:rPr>
        <w:t>t</w:t>
      </w:r>
      <w:r w:rsidRPr="00F1631E">
        <w:rPr>
          <w:rFonts w:eastAsia="Calibri"/>
          <w:szCs w:val="24"/>
        </w:rPr>
        <w:t>he Applicants’ affidavit of notice and notices of intent to purchase and transfer sewer service area under CCN No. 21007; (g) Staff’s recommendation on the transaction, filed January 23, 2020.</w:t>
      </w:r>
    </w:p>
    <w:p w:rsidR="00C310C7" w:rsidRDefault="00C310C7" w:rsidP="00C310C7">
      <w:pPr>
        <w:pStyle w:val="BodyText"/>
        <w:widowControl w:val="0"/>
        <w:tabs>
          <w:tab w:val="left" w:pos="2239"/>
        </w:tabs>
        <w:spacing w:line="360" w:lineRule="auto"/>
        <w:rPr>
          <w:b/>
          <w:bCs/>
          <w:i/>
          <w:iCs/>
          <w:u w:val="single"/>
        </w:rPr>
      </w:pPr>
    </w:p>
    <w:p w:rsidR="00C310C7" w:rsidRPr="00EA6CA0" w:rsidRDefault="00C310C7" w:rsidP="00EA6CA0">
      <w:pPr>
        <w:pStyle w:val="BodyText"/>
        <w:widowControl w:val="0"/>
        <w:tabs>
          <w:tab w:val="left" w:pos="2239"/>
        </w:tabs>
        <w:spacing w:line="360" w:lineRule="auto"/>
        <w:rPr>
          <w:b/>
          <w:bCs/>
          <w:i/>
          <w:iCs/>
          <w:u w:val="single"/>
        </w:rPr>
      </w:pPr>
      <w:r w:rsidRPr="002113AE">
        <w:rPr>
          <w:b/>
          <w:bCs/>
          <w:i/>
          <w:iCs/>
          <w:u w:val="single"/>
        </w:rPr>
        <w:t>System Compliance—Texas Water Code (TWC) § 13.301(e)(3); 16 Texas Administrative Code (TAC) §§ 24.227(a), 24.239(j)(3)(A), (j)(5)(A)</w:t>
      </w:r>
    </w:p>
    <w:p w:rsidR="00C310C7" w:rsidRPr="00F1631E" w:rsidRDefault="00C310C7" w:rsidP="000F2EF5">
      <w:pPr>
        <w:pStyle w:val="BodyText"/>
        <w:widowControl w:val="0"/>
        <w:numPr>
          <w:ilvl w:val="0"/>
          <w:numId w:val="6"/>
        </w:numPr>
        <w:tabs>
          <w:tab w:val="left" w:pos="2239"/>
        </w:tabs>
        <w:autoSpaceDE w:val="0"/>
        <w:autoSpaceDN w:val="0"/>
        <w:adjustRightInd w:val="0"/>
        <w:spacing w:line="360" w:lineRule="auto"/>
        <w:rPr>
          <w:rFonts w:eastAsia="Calibri"/>
          <w:szCs w:val="24"/>
        </w:rPr>
      </w:pPr>
      <w:r>
        <w:t>Las Lomas 4A h</w:t>
      </w:r>
      <w:r w:rsidR="00274123">
        <w:t>eld</w:t>
      </w:r>
      <w:r>
        <w:t xml:space="preserve"> </w:t>
      </w:r>
      <w:r w:rsidR="00274123" w:rsidRPr="00A44525">
        <w:t>discharge Permit No. WQ0014803001</w:t>
      </w:r>
      <w:r w:rsidR="00274123">
        <w:t xml:space="preserve"> registered with the </w:t>
      </w:r>
      <w:r w:rsidRPr="00A44525">
        <w:t>Texas Commission on Environmental Quality (TCEQ) a</w:t>
      </w:r>
      <w:r w:rsidR="00274123">
        <w:t>s</w:t>
      </w:r>
      <w:r w:rsidRPr="00A44525">
        <w:t xml:space="preserve"> Las Lomas Wastewater Treatment Facility</w:t>
      </w:r>
      <w:r>
        <w:t>.</w:t>
      </w:r>
    </w:p>
    <w:p w:rsidR="00BA76B3" w:rsidRPr="00F1631E" w:rsidRDefault="00274123" w:rsidP="00211A0B">
      <w:pPr>
        <w:pStyle w:val="BodyText"/>
        <w:widowControl w:val="0"/>
        <w:numPr>
          <w:ilvl w:val="0"/>
          <w:numId w:val="6"/>
        </w:numPr>
        <w:tabs>
          <w:tab w:val="left" w:pos="2239"/>
        </w:tabs>
        <w:autoSpaceDE w:val="0"/>
        <w:autoSpaceDN w:val="0"/>
        <w:adjustRightInd w:val="0"/>
        <w:spacing w:line="360" w:lineRule="auto"/>
        <w:rPr>
          <w:rFonts w:eastAsia="Calibri"/>
          <w:szCs w:val="24"/>
        </w:rPr>
      </w:pPr>
      <w:r>
        <w:t>On August 12, 2019, TCEQ transferred d</w:t>
      </w:r>
      <w:r w:rsidRPr="00A44525">
        <w:t>ischarge Permit No. WQ0014803001</w:t>
      </w:r>
      <w:r>
        <w:t xml:space="preserve"> from Las Lomas </w:t>
      </w:r>
      <w:r w:rsidR="00D95EFF">
        <w:t>4</w:t>
      </w:r>
      <w:r>
        <w:t xml:space="preserve">A to Las Lomas </w:t>
      </w:r>
      <w:r w:rsidR="00D95EFF">
        <w:t>4</w:t>
      </w:r>
      <w:r>
        <w:t>B.</w:t>
      </w:r>
    </w:p>
    <w:p w:rsidR="00BA76B3" w:rsidRDefault="00BA76B3" w:rsidP="00211A0B">
      <w:pPr>
        <w:pStyle w:val="BodyText"/>
        <w:widowControl w:val="0"/>
        <w:tabs>
          <w:tab w:val="left" w:pos="2239"/>
        </w:tabs>
        <w:spacing w:line="360" w:lineRule="auto"/>
        <w:rPr>
          <w:b/>
          <w:bCs/>
          <w:i/>
          <w:iCs/>
          <w:u w:val="single"/>
        </w:rPr>
      </w:pPr>
    </w:p>
    <w:p w:rsidR="0008085B" w:rsidRPr="0008085B" w:rsidRDefault="0008085B" w:rsidP="00211A0B">
      <w:pPr>
        <w:pStyle w:val="BodyText"/>
        <w:widowControl w:val="0"/>
        <w:tabs>
          <w:tab w:val="left" w:pos="2239"/>
        </w:tabs>
        <w:spacing w:line="360" w:lineRule="auto"/>
        <w:rPr>
          <w:b/>
          <w:bCs/>
          <w:u w:val="single"/>
        </w:rPr>
      </w:pPr>
      <w:r w:rsidRPr="00EA6CA0">
        <w:rPr>
          <w:b/>
          <w:bCs/>
          <w:i/>
          <w:iCs/>
          <w:u w:val="single"/>
        </w:rPr>
        <w:t>Adequacy of Existing Service</w:t>
      </w:r>
      <w:r w:rsidR="00E47216" w:rsidRPr="00EA6CA0">
        <w:rPr>
          <w:b/>
          <w:bCs/>
          <w:i/>
          <w:iCs/>
          <w:u w:val="single"/>
        </w:rPr>
        <w:t>—</w:t>
      </w:r>
      <w:r w:rsidR="00BA76B3" w:rsidRPr="00BA76B3">
        <w:rPr>
          <w:b/>
          <w:bCs/>
          <w:i/>
          <w:iCs/>
          <w:u w:val="single"/>
        </w:rPr>
        <w:t>TWC § 13.246(c)(1); 16 TAC §§ 24.227(d)(1), 24.239(j)(5)(B</w:t>
      </w:r>
      <w:r w:rsidR="00E47216" w:rsidRPr="00EA6CA0">
        <w:rPr>
          <w:b/>
          <w:bCs/>
          <w:i/>
          <w:iCs/>
          <w:u w:val="single"/>
        </w:rPr>
        <w:t>)</w:t>
      </w:r>
    </w:p>
    <w:p w:rsidR="0008085B" w:rsidRDefault="0008085B" w:rsidP="0008085B">
      <w:pPr>
        <w:pStyle w:val="BodyText"/>
        <w:widowControl w:val="0"/>
        <w:numPr>
          <w:ilvl w:val="0"/>
          <w:numId w:val="6"/>
        </w:numPr>
        <w:tabs>
          <w:tab w:val="left" w:pos="2239"/>
        </w:tabs>
        <w:spacing w:line="360" w:lineRule="auto"/>
      </w:pPr>
      <w:r w:rsidRPr="0008085B">
        <w:t>The</w:t>
      </w:r>
      <w:r w:rsidR="00A44525">
        <w:t>re is currently no sewer service provided to the requested area. Therefore</w:t>
      </w:r>
      <w:r w:rsidR="00293D87">
        <w:t>,</w:t>
      </w:r>
      <w:r w:rsidR="00A44525">
        <w:t xml:space="preserve"> </w:t>
      </w:r>
      <w:r w:rsidR="0063334E">
        <w:t>these criteria</w:t>
      </w:r>
      <w:r w:rsidR="00A44525">
        <w:t xml:space="preserve"> </w:t>
      </w:r>
      <w:r w:rsidR="0063334E">
        <w:t>were</w:t>
      </w:r>
      <w:r w:rsidR="00293D87">
        <w:t xml:space="preserve"> not</w:t>
      </w:r>
      <w:r w:rsidR="00A44525">
        <w:t xml:space="preserve"> considered.</w:t>
      </w:r>
    </w:p>
    <w:p w:rsidR="0008085B" w:rsidRDefault="0008085B" w:rsidP="0008085B">
      <w:pPr>
        <w:pStyle w:val="BodyText"/>
        <w:widowControl w:val="0"/>
        <w:tabs>
          <w:tab w:val="left" w:pos="2239"/>
        </w:tabs>
        <w:spacing w:line="360" w:lineRule="auto"/>
      </w:pPr>
    </w:p>
    <w:p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Need for Additional Service</w:t>
      </w:r>
      <w:r w:rsidR="00E47216" w:rsidRPr="00EA6CA0">
        <w:rPr>
          <w:b/>
          <w:bCs/>
          <w:i/>
          <w:iCs/>
          <w:u w:val="single"/>
        </w:rPr>
        <w:t>—TWC § 13.246(c)(2); 16 TAC §§ 24.227(d)(2), 24.239(j)(5)(C)</w:t>
      </w:r>
    </w:p>
    <w:p w:rsidR="00A44525" w:rsidRDefault="00A44525" w:rsidP="0008085B">
      <w:pPr>
        <w:pStyle w:val="BodyText"/>
        <w:widowControl w:val="0"/>
        <w:numPr>
          <w:ilvl w:val="0"/>
          <w:numId w:val="6"/>
        </w:numPr>
        <w:tabs>
          <w:tab w:val="left" w:pos="2239"/>
        </w:tabs>
        <w:spacing w:line="360" w:lineRule="auto"/>
      </w:pPr>
      <w:r w:rsidRPr="0008085B">
        <w:t>The requested area is already certificated</w:t>
      </w:r>
      <w:r>
        <w:t>;</w:t>
      </w:r>
      <w:r w:rsidRPr="0008085B">
        <w:t xml:space="preserve"> therefore</w:t>
      </w:r>
      <w:r>
        <w:t>,</w:t>
      </w:r>
      <w:r w:rsidRPr="0008085B">
        <w:t xml:space="preserve"> </w:t>
      </w:r>
      <w:r w:rsidR="0063334E">
        <w:t>these</w:t>
      </w:r>
      <w:r w:rsidRPr="0008085B">
        <w:t xml:space="preserve"> </w:t>
      </w:r>
      <w:r w:rsidR="003E3EB4">
        <w:t>criteri</w:t>
      </w:r>
      <w:r w:rsidR="0063334E">
        <w:t>a</w:t>
      </w:r>
      <w:r w:rsidR="003E3EB4">
        <w:t xml:space="preserve"> </w:t>
      </w:r>
      <w:r w:rsidR="00274123">
        <w:t>w</w:t>
      </w:r>
      <w:r w:rsidR="0063334E">
        <w:t>ere</w:t>
      </w:r>
      <w:r w:rsidR="00274123">
        <w:t xml:space="preserve"> not</w:t>
      </w:r>
      <w:r w:rsidRPr="0008085B">
        <w:t xml:space="preserve"> considered. </w:t>
      </w:r>
    </w:p>
    <w:p w:rsidR="0008085B" w:rsidRDefault="0008085B" w:rsidP="0008085B">
      <w:pPr>
        <w:pStyle w:val="BodyText"/>
        <w:widowControl w:val="0"/>
        <w:numPr>
          <w:ilvl w:val="0"/>
          <w:numId w:val="6"/>
        </w:numPr>
        <w:tabs>
          <w:tab w:val="left" w:pos="2239"/>
        </w:tabs>
        <w:spacing w:line="360" w:lineRule="auto"/>
      </w:pPr>
      <w:r>
        <w:t>This is an application to transfer only existing facilities, customers, and service area.</w:t>
      </w:r>
    </w:p>
    <w:p w:rsidR="00A44525" w:rsidRDefault="00A44525" w:rsidP="00A44525">
      <w:pPr>
        <w:pStyle w:val="BodyText"/>
        <w:widowControl w:val="0"/>
        <w:tabs>
          <w:tab w:val="left" w:pos="2239"/>
        </w:tabs>
        <w:spacing w:line="360" w:lineRule="auto"/>
        <w:ind w:left="720"/>
      </w:pPr>
    </w:p>
    <w:p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Effect of Approving the Transaction and Granting the Amendment</w:t>
      </w:r>
      <w:r w:rsidR="00E47216" w:rsidRPr="00EA6CA0">
        <w:rPr>
          <w:b/>
          <w:bCs/>
          <w:i/>
          <w:iCs/>
          <w:u w:val="single"/>
        </w:rPr>
        <w:t>—TWC</w:t>
      </w:r>
      <w:r w:rsidR="00E47216">
        <w:rPr>
          <w:b/>
          <w:bCs/>
          <w:i/>
          <w:iCs/>
          <w:u w:val="single"/>
        </w:rPr>
        <w:t xml:space="preserve"> </w:t>
      </w:r>
      <w:r w:rsidR="00E47216" w:rsidRPr="002113AE">
        <w:rPr>
          <w:b/>
          <w:bCs/>
          <w:i/>
          <w:iCs/>
          <w:u w:val="single"/>
        </w:rPr>
        <w:t>§</w:t>
      </w:r>
      <w:r w:rsidR="00E47216" w:rsidRPr="00EA6CA0">
        <w:rPr>
          <w:b/>
          <w:bCs/>
          <w:i/>
          <w:iCs/>
          <w:u w:val="single"/>
        </w:rPr>
        <w:t xml:space="preserve"> 13.246(c)(3); 16 TAC </w:t>
      </w:r>
      <w:r w:rsidR="00E47216" w:rsidRPr="002113AE">
        <w:rPr>
          <w:b/>
          <w:bCs/>
          <w:i/>
          <w:iCs/>
          <w:u w:val="single"/>
        </w:rPr>
        <w:t>§§</w:t>
      </w:r>
      <w:r w:rsidR="00E47216">
        <w:rPr>
          <w:b/>
          <w:bCs/>
          <w:i/>
          <w:iCs/>
          <w:u w:val="single"/>
        </w:rPr>
        <w:t xml:space="preserve"> </w:t>
      </w:r>
      <w:r w:rsidR="00E47216" w:rsidRPr="00EA6CA0">
        <w:rPr>
          <w:b/>
          <w:bCs/>
          <w:i/>
          <w:iCs/>
          <w:u w:val="single"/>
        </w:rPr>
        <w:t xml:space="preserve">24.227(d)(3), 24.239(j)(5)(D)  </w:t>
      </w:r>
    </w:p>
    <w:p w:rsidR="00A44525" w:rsidRDefault="00A44525" w:rsidP="0008085B">
      <w:pPr>
        <w:pStyle w:val="BodyText"/>
        <w:widowControl w:val="0"/>
        <w:numPr>
          <w:ilvl w:val="0"/>
          <w:numId w:val="6"/>
        </w:numPr>
        <w:tabs>
          <w:tab w:val="left" w:pos="2239"/>
        </w:tabs>
        <w:spacing w:line="360" w:lineRule="auto"/>
      </w:pPr>
      <w:r>
        <w:t>Las Lomas 4A and Las Lomas 4B are the only entities affected by this transfer.</w:t>
      </w:r>
    </w:p>
    <w:p w:rsidR="0008085B" w:rsidRDefault="0008085B" w:rsidP="000F2EF5">
      <w:pPr>
        <w:pStyle w:val="BodyText"/>
        <w:widowControl w:val="0"/>
        <w:numPr>
          <w:ilvl w:val="0"/>
          <w:numId w:val="6"/>
        </w:numPr>
        <w:tabs>
          <w:tab w:val="left" w:pos="2239"/>
        </w:tabs>
        <w:spacing w:line="360" w:lineRule="auto"/>
      </w:pPr>
      <w:r>
        <w:t xml:space="preserve">Any landowners in the area that do not currently receive service from </w:t>
      </w:r>
      <w:r w:rsidR="00A44525">
        <w:t>Las Lomas 4A</w:t>
      </w:r>
      <w:r>
        <w:t xml:space="preserve"> will need to request service from </w:t>
      </w:r>
      <w:r w:rsidR="00A44525">
        <w:t>Las Lomas 4B</w:t>
      </w:r>
      <w:r>
        <w:t xml:space="preserve"> if they require service after the transaction has been completed. </w:t>
      </w:r>
    </w:p>
    <w:p w:rsidR="00A44525" w:rsidRDefault="00A44525" w:rsidP="0008085B">
      <w:pPr>
        <w:pStyle w:val="BodyText"/>
        <w:widowControl w:val="0"/>
        <w:tabs>
          <w:tab w:val="left" w:pos="2239"/>
        </w:tabs>
        <w:spacing w:line="360" w:lineRule="auto"/>
      </w:pPr>
    </w:p>
    <w:p w:rsidR="00BA76B3" w:rsidRPr="00EA6CA0" w:rsidRDefault="00BA76B3" w:rsidP="00BA76B3">
      <w:pPr>
        <w:pStyle w:val="BodyText"/>
        <w:widowControl w:val="0"/>
        <w:tabs>
          <w:tab w:val="left" w:pos="2239"/>
        </w:tabs>
        <w:spacing w:line="360" w:lineRule="auto"/>
        <w:rPr>
          <w:b/>
          <w:bCs/>
          <w:i/>
          <w:iCs/>
          <w:u w:val="single"/>
        </w:rPr>
      </w:pPr>
      <w:r w:rsidRPr="00EA6CA0">
        <w:rPr>
          <w:b/>
          <w:bCs/>
          <w:i/>
          <w:iCs/>
          <w:u w:val="single"/>
        </w:rPr>
        <w:t xml:space="preserve">Ability to Serve; Managerial and Technical—TWC </w:t>
      </w:r>
      <w:r w:rsidRPr="00E47216">
        <w:rPr>
          <w:b/>
          <w:bCs/>
          <w:i/>
          <w:iCs/>
          <w:u w:val="single"/>
        </w:rPr>
        <w:t>§§</w:t>
      </w:r>
      <w:r w:rsidRPr="00EA6CA0">
        <w:rPr>
          <w:b/>
          <w:bCs/>
          <w:i/>
          <w:iCs/>
          <w:u w:val="single"/>
        </w:rPr>
        <w:t xml:space="preserve"> 13.241(a), 13.246(c)(4), 13.301(b), (e)(2</w:t>
      </w:r>
      <w:r w:rsidR="0063334E" w:rsidRPr="00EA6CA0">
        <w:rPr>
          <w:b/>
          <w:bCs/>
          <w:i/>
          <w:iCs/>
          <w:u w:val="single"/>
        </w:rPr>
        <w:t>); 16</w:t>
      </w:r>
      <w:r w:rsidRPr="00EA6CA0">
        <w:rPr>
          <w:b/>
          <w:bCs/>
          <w:i/>
          <w:iCs/>
          <w:u w:val="single"/>
        </w:rPr>
        <w:t xml:space="preserve"> TAC </w:t>
      </w:r>
      <w:r w:rsidRPr="00E47216">
        <w:rPr>
          <w:b/>
          <w:bCs/>
          <w:i/>
          <w:iCs/>
          <w:u w:val="single"/>
        </w:rPr>
        <w:t>§§</w:t>
      </w:r>
      <w:r w:rsidRPr="00EA6CA0">
        <w:rPr>
          <w:b/>
          <w:bCs/>
          <w:i/>
          <w:iCs/>
          <w:u w:val="single"/>
        </w:rPr>
        <w:t xml:space="preserve"> 24.227(a), (d)(4), and 24.239(g), (j)(5)(E) </w:t>
      </w:r>
    </w:p>
    <w:p w:rsidR="00BA76B3" w:rsidRDefault="00BA76B3" w:rsidP="00BA76B3">
      <w:pPr>
        <w:pStyle w:val="BodyText"/>
        <w:widowControl w:val="0"/>
        <w:numPr>
          <w:ilvl w:val="0"/>
          <w:numId w:val="6"/>
        </w:numPr>
        <w:tabs>
          <w:tab w:val="left" w:pos="2239"/>
        </w:tabs>
        <w:spacing w:line="360" w:lineRule="auto"/>
      </w:pPr>
      <w:r>
        <w:t xml:space="preserve">Las Lomas 4B holds </w:t>
      </w:r>
      <w:r w:rsidRPr="00A44525">
        <w:t>discharge Permit No. WQ0014803001</w:t>
      </w:r>
      <w:r>
        <w:t xml:space="preserve"> registered with the TCEQ, which has sufficient capacity to serve the area subject to the transaction.</w:t>
      </w:r>
    </w:p>
    <w:p w:rsidR="00BA76B3" w:rsidRDefault="00BA76B3" w:rsidP="00BA76B3">
      <w:pPr>
        <w:pStyle w:val="BodyText"/>
        <w:widowControl w:val="0"/>
        <w:numPr>
          <w:ilvl w:val="0"/>
          <w:numId w:val="6"/>
        </w:numPr>
        <w:tabs>
          <w:tab w:val="left" w:pos="2239"/>
        </w:tabs>
        <w:spacing w:line="360" w:lineRule="auto"/>
      </w:pPr>
      <w:r>
        <w:t>Las Lomas’ contracts with Inframark, LLC for the operation of its sewer system.</w:t>
      </w:r>
    </w:p>
    <w:p w:rsidR="00BA76B3" w:rsidRDefault="00BA76B3" w:rsidP="00BA76B3">
      <w:pPr>
        <w:pStyle w:val="BodyText"/>
        <w:widowControl w:val="0"/>
        <w:numPr>
          <w:ilvl w:val="0"/>
          <w:numId w:val="6"/>
        </w:numPr>
        <w:tabs>
          <w:tab w:val="left" w:pos="2239"/>
        </w:tabs>
        <w:spacing w:line="360" w:lineRule="auto"/>
      </w:pPr>
      <w:r>
        <w:t xml:space="preserve">Las Lomas 4B has the managerial and technical capability to provide continuous and adequate service to the area that is the subject of the transaction. </w:t>
      </w:r>
    </w:p>
    <w:p w:rsidR="00BA76B3" w:rsidRDefault="00BA76B3" w:rsidP="0008085B">
      <w:pPr>
        <w:pStyle w:val="BodyText"/>
        <w:widowControl w:val="0"/>
        <w:tabs>
          <w:tab w:val="left" w:pos="2239"/>
        </w:tabs>
        <w:spacing w:line="360" w:lineRule="auto"/>
      </w:pPr>
    </w:p>
    <w:p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Feasibility of Obtaining Service from Adjacent Retail Public Utility</w:t>
      </w:r>
      <w:r w:rsidR="00E47216" w:rsidRPr="00EA6CA0">
        <w:rPr>
          <w:b/>
          <w:bCs/>
          <w:i/>
          <w:iCs/>
          <w:u w:val="single"/>
        </w:rPr>
        <w:t xml:space="preserve">—TWC § 13.246(c)(5); 16 TAC §§ 24.227(d)(5), 24.239(j)(5)(F)  </w:t>
      </w:r>
      <w:r w:rsidRPr="00EA6CA0">
        <w:rPr>
          <w:b/>
          <w:bCs/>
          <w:i/>
          <w:iCs/>
          <w:u w:val="single"/>
        </w:rPr>
        <w:t xml:space="preserve"> </w:t>
      </w:r>
    </w:p>
    <w:p w:rsidR="00A44525" w:rsidRDefault="00A44525" w:rsidP="00A44525">
      <w:pPr>
        <w:pStyle w:val="BodyText"/>
        <w:widowControl w:val="0"/>
        <w:numPr>
          <w:ilvl w:val="0"/>
          <w:numId w:val="6"/>
        </w:numPr>
        <w:tabs>
          <w:tab w:val="left" w:pos="2239"/>
        </w:tabs>
        <w:spacing w:line="360" w:lineRule="auto"/>
      </w:pPr>
      <w:r>
        <w:t>There are currently no other sewer service providers in the adjacent area.</w:t>
      </w:r>
    </w:p>
    <w:p w:rsidR="007918E1" w:rsidRDefault="007918E1" w:rsidP="00A44525">
      <w:pPr>
        <w:pStyle w:val="BodyText"/>
        <w:widowControl w:val="0"/>
        <w:numPr>
          <w:ilvl w:val="0"/>
          <w:numId w:val="6"/>
        </w:numPr>
        <w:tabs>
          <w:tab w:val="left" w:pos="2239"/>
        </w:tabs>
        <w:spacing w:line="360" w:lineRule="auto"/>
      </w:pPr>
      <w:r>
        <w:t>The area subject to the transaction is already certificated to Las Lomas 4A.</w:t>
      </w:r>
    </w:p>
    <w:p w:rsidR="007918E1" w:rsidRDefault="007918E1" w:rsidP="00A44525">
      <w:pPr>
        <w:pStyle w:val="BodyText"/>
        <w:widowControl w:val="0"/>
        <w:numPr>
          <w:ilvl w:val="0"/>
          <w:numId w:val="6"/>
        </w:numPr>
        <w:tabs>
          <w:tab w:val="left" w:pos="2239"/>
        </w:tabs>
        <w:spacing w:line="360" w:lineRule="auto"/>
      </w:pPr>
      <w:r>
        <w:t>It is not feasible for an adjacent utility to provide service to the requested area.</w:t>
      </w:r>
    </w:p>
    <w:p w:rsidR="00A44525" w:rsidRDefault="00A44525" w:rsidP="00A44525">
      <w:pPr>
        <w:pStyle w:val="BodyText"/>
        <w:widowControl w:val="0"/>
        <w:tabs>
          <w:tab w:val="left" w:pos="2239"/>
        </w:tabs>
        <w:spacing w:line="360" w:lineRule="auto"/>
      </w:pPr>
    </w:p>
    <w:p w:rsidR="00B92A0E" w:rsidRPr="00EA6CA0" w:rsidRDefault="00B92A0E" w:rsidP="00B92A0E">
      <w:pPr>
        <w:pStyle w:val="BodyText"/>
        <w:widowControl w:val="0"/>
        <w:tabs>
          <w:tab w:val="left" w:pos="2239"/>
        </w:tabs>
        <w:spacing w:line="360" w:lineRule="auto"/>
        <w:rPr>
          <w:b/>
          <w:bCs/>
          <w:i/>
          <w:iCs/>
          <w:u w:val="single"/>
        </w:rPr>
      </w:pPr>
      <w:r w:rsidRPr="00EA6CA0">
        <w:rPr>
          <w:b/>
          <w:bCs/>
          <w:i/>
          <w:iCs/>
          <w:u w:val="single"/>
        </w:rPr>
        <w:t>Ability to Serve; Financial Ability and Stability</w:t>
      </w:r>
      <w:r w:rsidR="00E47216" w:rsidRPr="00EA6CA0">
        <w:rPr>
          <w:b/>
          <w:bCs/>
          <w:i/>
          <w:iCs/>
          <w:u w:val="single"/>
        </w:rPr>
        <w:t xml:space="preserve">—TWC </w:t>
      </w:r>
      <w:r w:rsidR="00E47216" w:rsidRPr="00E47216">
        <w:rPr>
          <w:b/>
          <w:bCs/>
          <w:i/>
          <w:iCs/>
          <w:u w:val="single"/>
        </w:rPr>
        <w:t>§§</w:t>
      </w:r>
      <w:r w:rsidR="00E47216" w:rsidRPr="00EA6CA0">
        <w:rPr>
          <w:b/>
          <w:bCs/>
          <w:i/>
          <w:iCs/>
          <w:u w:val="single"/>
        </w:rPr>
        <w:t xml:space="preserve"> 13.241(a), 13.246(c)(6), 13.301(b); 16 TAC </w:t>
      </w:r>
      <w:r w:rsidR="00E47216" w:rsidRPr="00E47216">
        <w:rPr>
          <w:b/>
          <w:bCs/>
          <w:i/>
          <w:iCs/>
          <w:u w:val="single"/>
        </w:rPr>
        <w:t>§§</w:t>
      </w:r>
      <w:r w:rsidR="00E47216" w:rsidRPr="00EA6CA0">
        <w:rPr>
          <w:b/>
          <w:bCs/>
          <w:i/>
          <w:iCs/>
          <w:u w:val="single"/>
        </w:rPr>
        <w:t xml:space="preserve"> 24.11(e), 24.227(a), (d)(6), and 24.239(g), (j)(5)(G)</w:t>
      </w:r>
    </w:p>
    <w:p w:rsidR="0008085B" w:rsidRDefault="00B92A0E" w:rsidP="000F2EF5">
      <w:pPr>
        <w:pStyle w:val="BodyText"/>
        <w:widowControl w:val="0"/>
        <w:numPr>
          <w:ilvl w:val="0"/>
          <w:numId w:val="6"/>
        </w:numPr>
        <w:tabs>
          <w:tab w:val="left" w:pos="2239"/>
        </w:tabs>
        <w:spacing w:line="360" w:lineRule="auto"/>
      </w:pPr>
      <w:r>
        <w:t>Las Lomas 4B</w:t>
      </w:r>
      <w:r w:rsidR="0008085B">
        <w:t xml:space="preserve"> has a debt </w:t>
      </w:r>
      <w:r w:rsidR="00986111">
        <w:t>service coverage</w:t>
      </w:r>
      <w:r w:rsidR="0008085B">
        <w:t xml:space="preserve"> ratio of </w:t>
      </w:r>
      <w:r>
        <w:t>1</w:t>
      </w:r>
      <w:r w:rsidR="0008085B">
        <w:t>.</w:t>
      </w:r>
      <w:r>
        <w:t xml:space="preserve">69 which </w:t>
      </w:r>
      <w:r w:rsidR="00986111">
        <w:t xml:space="preserve">meets the leverage test of </w:t>
      </w:r>
      <w:r>
        <w:t>greater than 1.25</w:t>
      </w:r>
      <w:r w:rsidR="00986111">
        <w:t>.</w:t>
      </w:r>
    </w:p>
    <w:p w:rsidR="00B92A0E" w:rsidRDefault="00B92A0E" w:rsidP="003E3EB4">
      <w:pPr>
        <w:pStyle w:val="BodyText"/>
        <w:widowControl w:val="0"/>
        <w:numPr>
          <w:ilvl w:val="0"/>
          <w:numId w:val="6"/>
        </w:numPr>
        <w:tabs>
          <w:tab w:val="left" w:pos="2239"/>
        </w:tabs>
        <w:spacing w:line="360" w:lineRule="auto"/>
      </w:pPr>
      <w:r>
        <w:t xml:space="preserve">Las Lomas 4B also </w:t>
      </w:r>
      <w:r w:rsidR="00A44525">
        <w:t>meets the operations test.</w:t>
      </w:r>
      <w:r w:rsidR="003E3EB4">
        <w:t xml:space="preserve"> </w:t>
      </w:r>
      <w:r w:rsidRPr="00B92A0E">
        <w:t>Based on the projected income statement for five years, the first year shows a net loss of ($12,915); however, net operating income before non-cash depreciation is positive $327,469</w:t>
      </w:r>
      <w:r w:rsidR="003E3EB4">
        <w:t>, and</w:t>
      </w:r>
      <w:r w:rsidR="00EA6CA0">
        <w:t xml:space="preserve"> </w:t>
      </w:r>
      <w:r w:rsidRPr="00B92A0E">
        <w:t>years 2 to 5 show positive net income.</w:t>
      </w:r>
    </w:p>
    <w:p w:rsidR="007918E1" w:rsidRDefault="007918E1" w:rsidP="007918E1">
      <w:pPr>
        <w:pStyle w:val="BodyText"/>
        <w:widowControl w:val="0"/>
        <w:numPr>
          <w:ilvl w:val="0"/>
          <w:numId w:val="6"/>
        </w:numPr>
        <w:tabs>
          <w:tab w:val="left" w:pos="2239"/>
        </w:tabs>
        <w:spacing w:line="360" w:lineRule="auto"/>
      </w:pPr>
      <w:r>
        <w:t xml:space="preserve">Las Lomas 4B has the financial ability and financial stability necessary to provide </w:t>
      </w:r>
      <w:r>
        <w:lastRenderedPageBreak/>
        <w:t>continuous and adequate service to the area that is the subject of the transaction.</w:t>
      </w:r>
    </w:p>
    <w:p w:rsidR="00B92A0E" w:rsidRDefault="00B92A0E" w:rsidP="00B92A0E">
      <w:pPr>
        <w:pStyle w:val="BodyText"/>
        <w:widowControl w:val="0"/>
        <w:tabs>
          <w:tab w:val="left" w:pos="2239"/>
        </w:tabs>
        <w:spacing w:line="360" w:lineRule="auto"/>
      </w:pPr>
    </w:p>
    <w:p w:rsidR="00EA6CA0" w:rsidRDefault="00E47216" w:rsidP="00EC3EF8">
      <w:pPr>
        <w:pStyle w:val="BodyText"/>
        <w:widowControl w:val="0"/>
        <w:tabs>
          <w:tab w:val="left" w:pos="2239"/>
        </w:tabs>
        <w:spacing w:line="360" w:lineRule="auto"/>
        <w:jc w:val="left"/>
        <w:rPr>
          <w:b/>
          <w:bCs/>
          <w:i/>
          <w:iCs/>
          <w:u w:val="single"/>
        </w:rPr>
      </w:pPr>
      <w:r w:rsidRPr="00EA6CA0">
        <w:rPr>
          <w:b/>
          <w:bCs/>
          <w:i/>
          <w:iCs/>
          <w:u w:val="single"/>
        </w:rPr>
        <w:t>Financial Assurance—TWC §§ 13.246(d), 13.301(c); 16 TAC §§ 24.227(e), 24.239(h)</w:t>
      </w:r>
    </w:p>
    <w:p w:rsidR="00B92A0E" w:rsidRPr="00EA6CA0" w:rsidRDefault="005710FC" w:rsidP="00EC3EF8">
      <w:pPr>
        <w:pStyle w:val="BodyText"/>
        <w:widowControl w:val="0"/>
        <w:numPr>
          <w:ilvl w:val="0"/>
          <w:numId w:val="6"/>
        </w:numPr>
        <w:tabs>
          <w:tab w:val="left" w:pos="2239"/>
        </w:tabs>
        <w:spacing w:line="360" w:lineRule="auto"/>
        <w:jc w:val="left"/>
        <w:rPr>
          <w:b/>
          <w:bCs/>
          <w:i/>
          <w:iCs/>
          <w:u w:val="single"/>
        </w:rPr>
      </w:pPr>
      <w:r>
        <w:t>S</w:t>
      </w:r>
      <w:r w:rsidR="00B92A0E" w:rsidRPr="00B92A0E">
        <w:t>erv</w:t>
      </w:r>
      <w:r>
        <w:t>ing</w:t>
      </w:r>
      <w:r w:rsidR="00B92A0E" w:rsidRPr="00B92A0E">
        <w:t xml:space="preserve"> </w:t>
      </w:r>
      <w:r>
        <w:t xml:space="preserve">the future development that is planned in </w:t>
      </w:r>
      <w:r w:rsidR="00B92A0E" w:rsidRPr="00B92A0E">
        <w:t xml:space="preserve">the area </w:t>
      </w:r>
      <w:r>
        <w:t xml:space="preserve">subject to the transaction will require the construction of </w:t>
      </w:r>
      <w:r w:rsidR="00B92A0E" w:rsidRPr="00B92A0E">
        <w:t xml:space="preserve">facilities </w:t>
      </w:r>
      <w:r w:rsidR="0063334E">
        <w:t xml:space="preserve">that </w:t>
      </w:r>
      <w:r w:rsidR="0063334E" w:rsidRPr="00B92A0E">
        <w:t>cost</w:t>
      </w:r>
      <w:r w:rsidR="00EA6CA0">
        <w:t xml:space="preserve"> </w:t>
      </w:r>
      <w:r w:rsidR="00B92A0E" w:rsidRPr="00B92A0E">
        <w:t>approximately $120,715,483.</w:t>
      </w:r>
    </w:p>
    <w:p w:rsidR="00B92A0E" w:rsidRDefault="005710FC" w:rsidP="00EC3EF8">
      <w:pPr>
        <w:pStyle w:val="BodyText"/>
        <w:widowControl w:val="0"/>
        <w:numPr>
          <w:ilvl w:val="0"/>
          <w:numId w:val="6"/>
        </w:numPr>
        <w:tabs>
          <w:tab w:val="left" w:pos="2239"/>
        </w:tabs>
        <w:spacing w:line="360" w:lineRule="auto"/>
        <w:jc w:val="left"/>
      </w:pPr>
      <w:r>
        <w:t xml:space="preserve">Las Lomas </w:t>
      </w:r>
      <w:r w:rsidR="007918E1">
        <w:t>4</w:t>
      </w:r>
      <w:r>
        <w:t>B and the developer have executed an agreement under which the developer will finance the</w:t>
      </w:r>
      <w:r w:rsidR="00B92A0E" w:rsidRPr="00B92A0E">
        <w:t xml:space="preserve"> construct</w:t>
      </w:r>
      <w:r w:rsidR="007918E1">
        <w:t xml:space="preserve">ion </w:t>
      </w:r>
      <w:r w:rsidR="0063334E">
        <w:t xml:space="preserve">of </w:t>
      </w:r>
      <w:r w:rsidR="0063334E" w:rsidRPr="00B92A0E">
        <w:t>the</w:t>
      </w:r>
      <w:r>
        <w:t xml:space="preserve"> </w:t>
      </w:r>
      <w:r w:rsidR="00B92A0E" w:rsidRPr="00B92A0E">
        <w:t xml:space="preserve">infrastructure </w:t>
      </w:r>
      <w:r>
        <w:t xml:space="preserve">needed to provide </w:t>
      </w:r>
      <w:r w:rsidR="00B92A0E" w:rsidRPr="00B92A0E">
        <w:t>sewer service</w:t>
      </w:r>
      <w:r w:rsidR="007918E1">
        <w:t xml:space="preserve">, and Las </w:t>
      </w:r>
      <w:r w:rsidR="0063334E">
        <w:t xml:space="preserve">Lomas </w:t>
      </w:r>
      <w:r w:rsidR="0063334E" w:rsidRPr="00B92A0E">
        <w:t>will</w:t>
      </w:r>
      <w:r w:rsidR="00B92A0E" w:rsidRPr="00B92A0E">
        <w:t xml:space="preserve"> reimburse the developer out of bond proceeds.</w:t>
      </w:r>
    </w:p>
    <w:p w:rsidR="00B92A0E" w:rsidRDefault="007918E1" w:rsidP="00EC3EF8">
      <w:pPr>
        <w:pStyle w:val="BodyText"/>
        <w:widowControl w:val="0"/>
        <w:numPr>
          <w:ilvl w:val="0"/>
          <w:numId w:val="6"/>
        </w:numPr>
        <w:tabs>
          <w:tab w:val="left" w:pos="2239"/>
        </w:tabs>
        <w:spacing w:line="360" w:lineRule="auto"/>
        <w:jc w:val="left"/>
      </w:pPr>
      <w:r>
        <w:t>Las Lomas 4B</w:t>
      </w:r>
      <w:r w:rsidR="00B92A0E" w:rsidRPr="00B92A0E">
        <w:t xml:space="preserve">is able to issue debt (bonds) to fully reimburse the costs of the sewer infrastructure </w:t>
      </w:r>
      <w:r>
        <w:t xml:space="preserve">needed </w:t>
      </w:r>
      <w:r w:rsidR="00B92A0E" w:rsidRPr="00B92A0E">
        <w:t xml:space="preserve">to serve </w:t>
      </w:r>
      <w:r>
        <w:t xml:space="preserve">future development </w:t>
      </w:r>
      <w:r w:rsidR="00B92A0E" w:rsidRPr="00B92A0E">
        <w:t>the</w:t>
      </w:r>
      <w:r w:rsidR="00EA6CA0">
        <w:t xml:space="preserve"> </w:t>
      </w:r>
      <w:r w:rsidR="00B92A0E" w:rsidRPr="00B92A0E">
        <w:t>area</w:t>
      </w:r>
      <w:r>
        <w:t xml:space="preserve"> subject to the transaction</w:t>
      </w:r>
      <w:r w:rsidR="00B92A0E" w:rsidRPr="00B92A0E">
        <w:t>.</w:t>
      </w:r>
    </w:p>
    <w:p w:rsidR="007918E1" w:rsidRDefault="007918E1" w:rsidP="00EC3EF8">
      <w:pPr>
        <w:pStyle w:val="BodyText"/>
        <w:widowControl w:val="0"/>
        <w:numPr>
          <w:ilvl w:val="0"/>
          <w:numId w:val="6"/>
        </w:numPr>
        <w:tabs>
          <w:tab w:val="left" w:pos="2239"/>
        </w:tabs>
        <w:spacing w:line="360" w:lineRule="auto"/>
        <w:jc w:val="left"/>
      </w:pPr>
      <w:r>
        <w:t>There is no need to require Las Lomas 4B to provide a bond or other financial assurance to ensure continuous and adequate service to the requested area</w:t>
      </w:r>
    </w:p>
    <w:p w:rsidR="00C310C7" w:rsidRDefault="00C310C7" w:rsidP="00EC3EF8">
      <w:pPr>
        <w:pStyle w:val="BodyText"/>
        <w:widowControl w:val="0"/>
        <w:tabs>
          <w:tab w:val="left" w:pos="2239"/>
        </w:tabs>
        <w:spacing w:line="360" w:lineRule="auto"/>
        <w:jc w:val="left"/>
      </w:pPr>
    </w:p>
    <w:p w:rsidR="00A44525" w:rsidRPr="00EA6CA0" w:rsidRDefault="00A44525" w:rsidP="00EC3EF8">
      <w:pPr>
        <w:pStyle w:val="BodyText"/>
        <w:widowControl w:val="0"/>
        <w:tabs>
          <w:tab w:val="left" w:pos="2239"/>
        </w:tabs>
        <w:spacing w:line="360" w:lineRule="auto"/>
        <w:jc w:val="left"/>
        <w:rPr>
          <w:b/>
          <w:bCs/>
          <w:i/>
          <w:iCs/>
          <w:u w:val="single"/>
        </w:rPr>
      </w:pPr>
      <w:r w:rsidRPr="00EA6CA0">
        <w:rPr>
          <w:b/>
          <w:bCs/>
          <w:i/>
          <w:iCs/>
          <w:u w:val="single"/>
        </w:rPr>
        <w:t>Environmental Integrity</w:t>
      </w:r>
      <w:r w:rsidR="00E47216" w:rsidRPr="00EA6CA0">
        <w:rPr>
          <w:b/>
          <w:bCs/>
          <w:i/>
          <w:iCs/>
          <w:u w:val="single"/>
        </w:rPr>
        <w:t>—TWC § 13.246(c)(7); 16 TAC §§ 24.227(d)(7), 24.239(j)(5)(H)</w:t>
      </w:r>
      <w:r w:rsidR="00B32D16">
        <w:rPr>
          <w:b/>
          <w:bCs/>
          <w:i/>
          <w:iCs/>
          <w:u w:val="single"/>
        </w:rPr>
        <w:t xml:space="preserve"> and </w:t>
      </w:r>
      <w:r w:rsidR="00B32D16" w:rsidRPr="00B32D16">
        <w:rPr>
          <w:b/>
          <w:bCs/>
          <w:i/>
          <w:iCs/>
          <w:u w:val="single"/>
        </w:rPr>
        <w:t xml:space="preserve">Effect on Land—TWC § 13.246(c)(9); 16 TAC § 24.227(d)(9) </w:t>
      </w:r>
      <w:r w:rsidRPr="00EA6CA0">
        <w:rPr>
          <w:b/>
          <w:bCs/>
          <w:i/>
          <w:iCs/>
          <w:u w:val="single"/>
        </w:rPr>
        <w:t xml:space="preserve"> </w:t>
      </w:r>
    </w:p>
    <w:p w:rsidR="00B92A0E" w:rsidRDefault="00B92A0E" w:rsidP="00EC3EF8">
      <w:pPr>
        <w:pStyle w:val="BodyText"/>
        <w:widowControl w:val="0"/>
        <w:numPr>
          <w:ilvl w:val="0"/>
          <w:numId w:val="6"/>
        </w:numPr>
        <w:tabs>
          <w:tab w:val="left" w:pos="2239"/>
        </w:tabs>
        <w:spacing w:line="360" w:lineRule="auto"/>
        <w:jc w:val="left"/>
      </w:pPr>
      <w:r>
        <w:t>These criteria</w:t>
      </w:r>
      <w:r w:rsidRPr="00B92A0E">
        <w:t xml:space="preserve"> </w:t>
      </w:r>
      <w:r w:rsidR="00986111">
        <w:t>were not</w:t>
      </w:r>
      <w:r>
        <w:t xml:space="preserve"> </w:t>
      </w:r>
      <w:r w:rsidRPr="00B92A0E">
        <w:t>considered because this transaction is only for the transfer of certifi</w:t>
      </w:r>
      <w:r w:rsidR="00986111">
        <w:t>cat</w:t>
      </w:r>
      <w:r w:rsidRPr="00B92A0E">
        <w:t xml:space="preserve">ed area. Future construction may minimally affect the environmental integrity and the land. </w:t>
      </w:r>
    </w:p>
    <w:p w:rsidR="00B92A0E" w:rsidRDefault="00B92A0E" w:rsidP="00EC3EF8">
      <w:pPr>
        <w:pStyle w:val="BodyText"/>
        <w:widowControl w:val="0"/>
        <w:tabs>
          <w:tab w:val="left" w:pos="2239"/>
        </w:tabs>
        <w:spacing w:line="360" w:lineRule="auto"/>
        <w:jc w:val="left"/>
      </w:pPr>
    </w:p>
    <w:p w:rsidR="00A44525" w:rsidRPr="00EA6CA0" w:rsidRDefault="00A44525" w:rsidP="00EC3EF8">
      <w:pPr>
        <w:pStyle w:val="BodyText"/>
        <w:widowControl w:val="0"/>
        <w:tabs>
          <w:tab w:val="left" w:pos="2239"/>
        </w:tabs>
        <w:spacing w:line="360" w:lineRule="auto"/>
        <w:jc w:val="left"/>
        <w:rPr>
          <w:b/>
          <w:bCs/>
          <w:i/>
          <w:iCs/>
          <w:u w:val="single"/>
        </w:rPr>
      </w:pPr>
      <w:r w:rsidRPr="00EA6CA0">
        <w:rPr>
          <w:b/>
          <w:bCs/>
          <w:i/>
          <w:iCs/>
          <w:u w:val="single"/>
        </w:rPr>
        <w:t xml:space="preserve">Improvement </w:t>
      </w:r>
      <w:r w:rsidR="00B32D16">
        <w:rPr>
          <w:b/>
          <w:bCs/>
          <w:i/>
          <w:iCs/>
          <w:u w:val="single"/>
        </w:rPr>
        <w:t xml:space="preserve">in </w:t>
      </w:r>
      <w:r w:rsidRPr="00EA6CA0">
        <w:rPr>
          <w:b/>
          <w:bCs/>
          <w:i/>
          <w:iCs/>
          <w:u w:val="single"/>
        </w:rPr>
        <w:t>Service or Lowering Cost to Consumers</w:t>
      </w:r>
      <w:r w:rsidR="00B32D16" w:rsidRPr="00B32D16">
        <w:rPr>
          <w:b/>
          <w:bCs/>
          <w:i/>
          <w:iCs/>
          <w:u w:val="single"/>
        </w:rPr>
        <w:t xml:space="preserve">—TWC </w:t>
      </w:r>
      <w:r w:rsidR="0063334E" w:rsidRPr="002113AE">
        <w:rPr>
          <w:b/>
          <w:bCs/>
          <w:i/>
          <w:iCs/>
          <w:u w:val="single"/>
        </w:rPr>
        <w:t xml:space="preserve">§ </w:t>
      </w:r>
      <w:r w:rsidR="0063334E" w:rsidRPr="00B32D16">
        <w:rPr>
          <w:b/>
          <w:bCs/>
          <w:i/>
          <w:iCs/>
          <w:u w:val="single"/>
        </w:rPr>
        <w:t>13.246</w:t>
      </w:r>
      <w:r w:rsidR="00B32D16" w:rsidRPr="00B32D16">
        <w:rPr>
          <w:b/>
          <w:bCs/>
          <w:i/>
          <w:iCs/>
          <w:u w:val="single"/>
        </w:rPr>
        <w:t>(c)(8); 16 TAC §§ 24.227(d)(8,) 24.239(j)(5)(I)</w:t>
      </w:r>
      <w:r w:rsidRPr="00EA6CA0">
        <w:rPr>
          <w:b/>
          <w:bCs/>
          <w:i/>
          <w:iCs/>
          <w:u w:val="single"/>
        </w:rPr>
        <w:t xml:space="preserve"> </w:t>
      </w:r>
    </w:p>
    <w:p w:rsidR="006E4407" w:rsidRDefault="0063334E" w:rsidP="00EC3EF8">
      <w:pPr>
        <w:pStyle w:val="BodyText"/>
        <w:widowControl w:val="0"/>
        <w:numPr>
          <w:ilvl w:val="0"/>
          <w:numId w:val="6"/>
        </w:numPr>
        <w:tabs>
          <w:tab w:val="left" w:pos="2239"/>
        </w:tabs>
        <w:spacing w:line="360" w:lineRule="auto"/>
        <w:jc w:val="left"/>
      </w:pPr>
      <w:r>
        <w:t>These criteria were</w:t>
      </w:r>
      <w:r w:rsidR="00986111">
        <w:t xml:space="preserve"> </w:t>
      </w:r>
      <w:r>
        <w:t>not considered</w:t>
      </w:r>
      <w:r w:rsidR="006E4407" w:rsidRPr="00B92A0E">
        <w:t xml:space="preserve"> because </w:t>
      </w:r>
      <w:r w:rsidR="00986111">
        <w:t xml:space="preserve">there are </w:t>
      </w:r>
      <w:r w:rsidR="006E4407">
        <w:t>no current</w:t>
      </w:r>
      <w:r w:rsidR="00986111">
        <w:t xml:space="preserve"> customers in the area subject to the transaction</w:t>
      </w:r>
      <w:r w:rsidR="006E4407">
        <w:t>.</w:t>
      </w:r>
      <w:r w:rsidR="006E4407" w:rsidRPr="00B92A0E">
        <w:t xml:space="preserve"> </w:t>
      </w:r>
    </w:p>
    <w:p w:rsidR="00BA76B3" w:rsidRDefault="00BA76B3" w:rsidP="00EC3EF8">
      <w:pPr>
        <w:pStyle w:val="BodyText"/>
        <w:widowControl w:val="0"/>
        <w:tabs>
          <w:tab w:val="left" w:pos="2239"/>
        </w:tabs>
        <w:spacing w:line="360" w:lineRule="auto"/>
        <w:ind w:left="720"/>
        <w:jc w:val="left"/>
      </w:pPr>
    </w:p>
    <w:p w:rsidR="00BA76B3" w:rsidRPr="00EA6CA0" w:rsidRDefault="00BA76B3" w:rsidP="00EC3EF8">
      <w:pPr>
        <w:pStyle w:val="BodyText"/>
        <w:widowControl w:val="0"/>
        <w:tabs>
          <w:tab w:val="left" w:pos="2239"/>
        </w:tabs>
        <w:spacing w:line="360" w:lineRule="auto"/>
        <w:jc w:val="left"/>
        <w:rPr>
          <w:b/>
          <w:bCs/>
          <w:i/>
          <w:iCs/>
          <w:u w:val="single"/>
        </w:rPr>
      </w:pPr>
      <w:r w:rsidRPr="00EA6CA0">
        <w:rPr>
          <w:b/>
          <w:bCs/>
          <w:i/>
          <w:iCs/>
          <w:u w:val="single"/>
        </w:rPr>
        <w:t xml:space="preserve">Regionalization or Consolidation—TWC §§ 13.241(d); 16 TAC § 24.227(b)  </w:t>
      </w:r>
    </w:p>
    <w:p w:rsidR="00BA76B3" w:rsidRDefault="00BA76B3" w:rsidP="00EC3EF8">
      <w:pPr>
        <w:pStyle w:val="BodyText"/>
        <w:widowControl w:val="0"/>
        <w:numPr>
          <w:ilvl w:val="0"/>
          <w:numId w:val="6"/>
        </w:numPr>
        <w:tabs>
          <w:tab w:val="clear" w:pos="720"/>
        </w:tabs>
        <w:spacing w:line="360" w:lineRule="auto"/>
        <w:jc w:val="left"/>
      </w:pPr>
      <w:r>
        <w:t>There are currently no other sewer service providers in the adjacent area.</w:t>
      </w:r>
    </w:p>
    <w:p w:rsidR="00BA76B3" w:rsidRDefault="00BA76B3" w:rsidP="00EC3EF8">
      <w:pPr>
        <w:pStyle w:val="BodyText"/>
        <w:widowControl w:val="0"/>
        <w:tabs>
          <w:tab w:val="left" w:pos="2239"/>
        </w:tabs>
        <w:spacing w:line="360" w:lineRule="auto"/>
        <w:jc w:val="left"/>
      </w:pPr>
    </w:p>
    <w:p w:rsidR="0008085B" w:rsidRDefault="0008085B" w:rsidP="00EC3EF8">
      <w:pPr>
        <w:pStyle w:val="BodyText"/>
        <w:widowControl w:val="0"/>
        <w:tabs>
          <w:tab w:val="left" w:pos="2239"/>
        </w:tabs>
        <w:spacing w:line="360" w:lineRule="auto"/>
        <w:jc w:val="left"/>
      </w:pPr>
    </w:p>
    <w:p w:rsidR="00FC46D2" w:rsidRDefault="00FC46D2" w:rsidP="00EC3EF8">
      <w:pPr>
        <w:pStyle w:val="BodyText"/>
        <w:widowControl w:val="0"/>
        <w:tabs>
          <w:tab w:val="left" w:pos="2239"/>
        </w:tabs>
        <w:spacing w:line="360" w:lineRule="auto"/>
        <w:jc w:val="left"/>
      </w:pPr>
    </w:p>
    <w:p w:rsidR="00FC46D2" w:rsidRDefault="00FC46D2" w:rsidP="00EC3EF8">
      <w:pPr>
        <w:pStyle w:val="BodyText"/>
        <w:widowControl w:val="0"/>
        <w:tabs>
          <w:tab w:val="left" w:pos="2239"/>
        </w:tabs>
        <w:spacing w:line="360" w:lineRule="auto"/>
        <w:jc w:val="left"/>
      </w:pPr>
    </w:p>
    <w:p w:rsidR="00FC46D2" w:rsidRDefault="00FC46D2" w:rsidP="00EC3EF8">
      <w:pPr>
        <w:pStyle w:val="BodyText"/>
        <w:widowControl w:val="0"/>
        <w:tabs>
          <w:tab w:val="left" w:pos="2239"/>
        </w:tabs>
        <w:spacing w:line="360" w:lineRule="auto"/>
        <w:jc w:val="left"/>
      </w:pPr>
    </w:p>
    <w:p w:rsidR="000659B7" w:rsidRDefault="000659B7" w:rsidP="00EC3EF8">
      <w:pPr>
        <w:pStyle w:val="BodyText"/>
        <w:widowControl w:val="0"/>
        <w:numPr>
          <w:ilvl w:val="0"/>
          <w:numId w:val="21"/>
        </w:numPr>
        <w:spacing w:line="360" w:lineRule="auto"/>
        <w:ind w:left="0" w:firstLine="0"/>
        <w:jc w:val="center"/>
        <w:rPr>
          <w:b/>
        </w:rPr>
      </w:pPr>
      <w:r w:rsidRPr="00226061">
        <w:rPr>
          <w:b/>
        </w:rPr>
        <w:lastRenderedPageBreak/>
        <w:t>Conclusions</w:t>
      </w:r>
      <w:r w:rsidRPr="00226061">
        <w:rPr>
          <w:b/>
          <w:spacing w:val="30"/>
        </w:rPr>
        <w:t xml:space="preserve"> </w:t>
      </w:r>
      <w:r w:rsidRPr="00226061">
        <w:rPr>
          <w:b/>
        </w:rPr>
        <w:t>of</w:t>
      </w:r>
      <w:r w:rsidRPr="00226061">
        <w:rPr>
          <w:b/>
          <w:spacing w:val="5"/>
        </w:rPr>
        <w:t xml:space="preserve"> </w:t>
      </w:r>
      <w:r w:rsidRPr="00226061">
        <w:rPr>
          <w:b/>
        </w:rPr>
        <w:t>Law</w:t>
      </w:r>
    </w:p>
    <w:p w:rsidR="00A44525" w:rsidRDefault="00A44525" w:rsidP="00EC3EF8">
      <w:pPr>
        <w:spacing w:line="360" w:lineRule="auto"/>
        <w:ind w:left="720" w:hanging="720"/>
        <w:rPr>
          <w:szCs w:val="24"/>
        </w:rPr>
      </w:pPr>
      <w:r w:rsidRPr="00A44525">
        <w:rPr>
          <w:szCs w:val="24"/>
        </w:rPr>
        <w:t>The Commission makes the following conclusions of law</w:t>
      </w:r>
      <w:r w:rsidR="006E4407">
        <w:rPr>
          <w:szCs w:val="24"/>
        </w:rPr>
        <w:t>:</w:t>
      </w:r>
    </w:p>
    <w:p w:rsidR="00B32D16" w:rsidRPr="00B32D16" w:rsidRDefault="00B32D16" w:rsidP="00EC3EF8">
      <w:pPr>
        <w:pStyle w:val="ListParagraph"/>
        <w:numPr>
          <w:ilvl w:val="0"/>
          <w:numId w:val="26"/>
        </w:numPr>
        <w:spacing w:line="360" w:lineRule="auto"/>
        <w:rPr>
          <w:szCs w:val="24"/>
        </w:rPr>
      </w:pPr>
      <w:r w:rsidRPr="00B32D16">
        <w:rPr>
          <w:szCs w:val="24"/>
        </w:rPr>
        <w:t>Notice of the application was provided in compliance with TWC §§ 13.246 and</w:t>
      </w:r>
      <w:r>
        <w:rPr>
          <w:szCs w:val="24"/>
        </w:rPr>
        <w:t xml:space="preserve"> </w:t>
      </w:r>
      <w:r w:rsidRPr="00B32D16">
        <w:rPr>
          <w:szCs w:val="24"/>
        </w:rPr>
        <w:t>13.301(a)(2), and 16 TAC § 24.239</w:t>
      </w:r>
    </w:p>
    <w:p w:rsidR="006E4407" w:rsidRDefault="00A44525" w:rsidP="00EC3EF8">
      <w:pPr>
        <w:pStyle w:val="ListParagraph"/>
        <w:numPr>
          <w:ilvl w:val="0"/>
          <w:numId w:val="26"/>
        </w:numPr>
        <w:spacing w:line="360" w:lineRule="auto"/>
        <w:rPr>
          <w:szCs w:val="24"/>
        </w:rPr>
      </w:pPr>
      <w:r w:rsidRPr="006E4407">
        <w:rPr>
          <w:szCs w:val="24"/>
        </w:rPr>
        <w:t xml:space="preserve">After consideration of the factors in </w:t>
      </w:r>
      <w:r w:rsidR="00B32D16">
        <w:rPr>
          <w:szCs w:val="24"/>
        </w:rPr>
        <w:t xml:space="preserve">TWC </w:t>
      </w:r>
      <w:r w:rsidR="00B32D16" w:rsidRPr="00B32D16">
        <w:rPr>
          <w:szCs w:val="24"/>
        </w:rPr>
        <w:t>§</w:t>
      </w:r>
      <w:r w:rsidR="00B32D16">
        <w:rPr>
          <w:szCs w:val="24"/>
        </w:rPr>
        <w:t xml:space="preserve"> </w:t>
      </w:r>
      <w:r w:rsidRPr="006E4407">
        <w:rPr>
          <w:szCs w:val="24"/>
        </w:rPr>
        <w:t xml:space="preserve">13.246(c), </w:t>
      </w:r>
      <w:r w:rsidR="006E4407">
        <w:rPr>
          <w:szCs w:val="24"/>
        </w:rPr>
        <w:t>Las Lomas 4B</w:t>
      </w:r>
      <w:r w:rsidRPr="006E4407">
        <w:rPr>
          <w:szCs w:val="24"/>
        </w:rPr>
        <w:t xml:space="preserve"> has demonstrated adequate financial,</w:t>
      </w:r>
      <w:r w:rsidR="006E4407" w:rsidRPr="006E4407">
        <w:rPr>
          <w:szCs w:val="24"/>
        </w:rPr>
        <w:t xml:space="preserve"> </w:t>
      </w:r>
      <w:r w:rsidRPr="006E4407">
        <w:rPr>
          <w:szCs w:val="24"/>
        </w:rPr>
        <w:t xml:space="preserve">managerial, and technical capability for providing adequate and continuous service to the requested area. TWC § 13.301(b). </w:t>
      </w:r>
    </w:p>
    <w:p w:rsidR="00E215E4" w:rsidRPr="006E4407" w:rsidRDefault="006E4407" w:rsidP="00EC3EF8">
      <w:pPr>
        <w:pStyle w:val="ListParagraph"/>
        <w:numPr>
          <w:ilvl w:val="0"/>
          <w:numId w:val="26"/>
        </w:numPr>
        <w:spacing w:line="360" w:lineRule="auto"/>
        <w:ind w:hanging="720"/>
        <w:rPr>
          <w:szCs w:val="24"/>
        </w:rPr>
      </w:pPr>
      <w:r>
        <w:rPr>
          <w:szCs w:val="24"/>
        </w:rPr>
        <w:t>Las Lomas 4B</w:t>
      </w:r>
      <w:r w:rsidR="00A44525" w:rsidRPr="006E4407">
        <w:rPr>
          <w:szCs w:val="24"/>
        </w:rPr>
        <w:t xml:space="preserve"> and </w:t>
      </w:r>
      <w:r>
        <w:rPr>
          <w:szCs w:val="24"/>
        </w:rPr>
        <w:t>Las Lomas 4A</w:t>
      </w:r>
      <w:r w:rsidR="00A44525" w:rsidRPr="006E4407">
        <w:rPr>
          <w:szCs w:val="24"/>
        </w:rPr>
        <w:t xml:space="preserve"> have demonstrated that transferring the facilities and service area held under </w:t>
      </w:r>
      <w:r>
        <w:rPr>
          <w:szCs w:val="24"/>
        </w:rPr>
        <w:t xml:space="preserve">sewer </w:t>
      </w:r>
      <w:r w:rsidR="00A44525" w:rsidRPr="006E4407">
        <w:rPr>
          <w:szCs w:val="24"/>
        </w:rPr>
        <w:t xml:space="preserve">CCN number </w:t>
      </w:r>
      <w:r>
        <w:rPr>
          <w:szCs w:val="24"/>
        </w:rPr>
        <w:t>21007</w:t>
      </w:r>
      <w:r w:rsidR="00A44525" w:rsidRPr="006E4407">
        <w:rPr>
          <w:szCs w:val="24"/>
        </w:rPr>
        <w:t xml:space="preserve"> from </w:t>
      </w:r>
      <w:r>
        <w:rPr>
          <w:szCs w:val="24"/>
        </w:rPr>
        <w:t>Las Lomas 4A</w:t>
      </w:r>
      <w:r w:rsidR="00A44525" w:rsidRPr="006E4407">
        <w:rPr>
          <w:szCs w:val="24"/>
        </w:rPr>
        <w:t xml:space="preserve"> to </w:t>
      </w:r>
      <w:r>
        <w:rPr>
          <w:szCs w:val="24"/>
        </w:rPr>
        <w:t>Las Lomas 4B</w:t>
      </w:r>
      <w:r w:rsidR="00A44525" w:rsidRPr="006E4407">
        <w:rPr>
          <w:szCs w:val="24"/>
        </w:rPr>
        <w:t xml:space="preserve">, </w:t>
      </w:r>
      <w:r>
        <w:rPr>
          <w:szCs w:val="24"/>
        </w:rPr>
        <w:t xml:space="preserve">and </w:t>
      </w:r>
      <w:r w:rsidR="00A44525" w:rsidRPr="006E4407">
        <w:rPr>
          <w:szCs w:val="24"/>
        </w:rPr>
        <w:t xml:space="preserve">the </w:t>
      </w:r>
      <w:r>
        <w:rPr>
          <w:szCs w:val="24"/>
        </w:rPr>
        <w:t>transfer</w:t>
      </w:r>
      <w:r w:rsidR="00A44525" w:rsidRPr="006E4407">
        <w:rPr>
          <w:szCs w:val="24"/>
        </w:rPr>
        <w:t xml:space="preserve"> of CCN No. </w:t>
      </w:r>
      <w:r>
        <w:rPr>
          <w:szCs w:val="24"/>
        </w:rPr>
        <w:t>21007 from Las Lomas 4A to Las Lomas 4B</w:t>
      </w:r>
      <w:r w:rsidR="00A44525" w:rsidRPr="006E4407">
        <w:rPr>
          <w:szCs w:val="24"/>
        </w:rPr>
        <w:t>, will serve the public interest and is necessary for the service, accommodation, convenience, and safety of the public. TWC § 13 .301(d),(e).</w:t>
      </w:r>
    </w:p>
    <w:p w:rsidR="00E215E4" w:rsidRPr="00226061" w:rsidRDefault="00E215E4" w:rsidP="00EC3EF8">
      <w:pPr>
        <w:spacing w:line="360" w:lineRule="auto"/>
        <w:ind w:left="720" w:hanging="720"/>
        <w:rPr>
          <w:szCs w:val="24"/>
        </w:rPr>
      </w:pPr>
    </w:p>
    <w:p w:rsidR="000659B7" w:rsidRPr="00226061" w:rsidRDefault="000659B7" w:rsidP="00EC3EF8">
      <w:pPr>
        <w:pStyle w:val="BodyText"/>
        <w:widowControl w:val="0"/>
        <w:numPr>
          <w:ilvl w:val="0"/>
          <w:numId w:val="21"/>
        </w:numPr>
        <w:spacing w:line="360" w:lineRule="auto"/>
        <w:ind w:left="0" w:firstLine="0"/>
        <w:jc w:val="center"/>
        <w:rPr>
          <w:b/>
        </w:rPr>
      </w:pPr>
      <w:r w:rsidRPr="00226061">
        <w:rPr>
          <w:b/>
          <w:w w:val="105"/>
        </w:rPr>
        <w:t>Ordering</w:t>
      </w:r>
      <w:r w:rsidRPr="00226061">
        <w:rPr>
          <w:b/>
          <w:spacing w:val="48"/>
          <w:w w:val="105"/>
        </w:rPr>
        <w:t xml:space="preserve"> </w:t>
      </w:r>
      <w:r w:rsidRPr="00226061">
        <w:rPr>
          <w:b/>
          <w:w w:val="105"/>
        </w:rPr>
        <w:t>Paragraphs</w:t>
      </w:r>
    </w:p>
    <w:p w:rsidR="00A44525" w:rsidRPr="00A44525" w:rsidRDefault="000659B7" w:rsidP="00EC3EF8">
      <w:pPr>
        <w:pStyle w:val="BodyText"/>
        <w:spacing w:line="360" w:lineRule="auto"/>
        <w:ind w:firstLine="720"/>
        <w:jc w:val="left"/>
      </w:pPr>
      <w:r w:rsidRPr="00226061">
        <w:t>In</w:t>
      </w:r>
      <w:r w:rsidRPr="00226061">
        <w:rPr>
          <w:spacing w:val="4"/>
        </w:rPr>
        <w:t xml:space="preserve"> </w:t>
      </w:r>
      <w:r w:rsidRPr="00226061">
        <w:t>accordance</w:t>
      </w:r>
      <w:r w:rsidRPr="00226061">
        <w:rPr>
          <w:spacing w:val="15"/>
        </w:rPr>
        <w:t xml:space="preserve"> </w:t>
      </w:r>
      <w:r w:rsidRPr="00226061">
        <w:t>with</w:t>
      </w:r>
      <w:r w:rsidRPr="00226061">
        <w:rPr>
          <w:spacing w:val="6"/>
        </w:rPr>
        <w:t xml:space="preserve"> </w:t>
      </w:r>
      <w:r w:rsidRPr="00226061">
        <w:t>these</w:t>
      </w:r>
      <w:r w:rsidRPr="00226061">
        <w:rPr>
          <w:spacing w:val="7"/>
        </w:rPr>
        <w:t xml:space="preserve"> </w:t>
      </w:r>
      <w:r w:rsidRPr="00226061">
        <w:t>findings</w:t>
      </w:r>
      <w:r w:rsidRPr="00226061">
        <w:rPr>
          <w:spacing w:val="11"/>
        </w:rPr>
        <w:t xml:space="preserve"> </w:t>
      </w:r>
      <w:r w:rsidRPr="005A1830">
        <w:t>of</w:t>
      </w:r>
      <w:r w:rsidRPr="005A1830">
        <w:rPr>
          <w:spacing w:val="1"/>
        </w:rPr>
        <w:t xml:space="preserve"> </w:t>
      </w:r>
      <w:r w:rsidRPr="005A1830">
        <w:t>fact</w:t>
      </w:r>
      <w:r w:rsidRPr="005A1830">
        <w:rPr>
          <w:spacing w:val="4"/>
        </w:rPr>
        <w:t xml:space="preserve"> </w:t>
      </w:r>
      <w:r w:rsidRPr="005A1830">
        <w:t>and</w:t>
      </w:r>
      <w:r w:rsidRPr="005A1830">
        <w:rPr>
          <w:spacing w:val="6"/>
        </w:rPr>
        <w:t xml:space="preserve"> </w:t>
      </w:r>
      <w:r w:rsidRPr="005A1830">
        <w:t>conclusions</w:t>
      </w:r>
      <w:r w:rsidRPr="005A1830">
        <w:rPr>
          <w:spacing w:val="17"/>
        </w:rPr>
        <w:t xml:space="preserve"> </w:t>
      </w:r>
      <w:r w:rsidRPr="005A1830">
        <w:t>of law, the</w:t>
      </w:r>
      <w:r w:rsidRPr="005A1830">
        <w:rPr>
          <w:spacing w:val="3"/>
        </w:rPr>
        <w:t xml:space="preserve"> </w:t>
      </w:r>
      <w:r w:rsidR="00AB64FC">
        <w:t>Commission issues the following orders</w:t>
      </w:r>
      <w:r w:rsidR="00B32D16">
        <w:t>.</w:t>
      </w:r>
    </w:p>
    <w:p w:rsidR="00A44525" w:rsidRDefault="00A44525" w:rsidP="00EC3EF8">
      <w:pPr>
        <w:pStyle w:val="ListParagraph"/>
        <w:widowControl w:val="0"/>
        <w:numPr>
          <w:ilvl w:val="0"/>
          <w:numId w:val="25"/>
        </w:numPr>
        <w:spacing w:line="360" w:lineRule="auto"/>
        <w:rPr>
          <w:szCs w:val="24"/>
        </w:rPr>
      </w:pPr>
      <w:r w:rsidRPr="00A44525">
        <w:rPr>
          <w:szCs w:val="24"/>
        </w:rPr>
        <w:t>The transfer is approved and the transaction between applicants may proceed and be consummated.</w:t>
      </w:r>
    </w:p>
    <w:p w:rsidR="00A44525" w:rsidRDefault="00A44525" w:rsidP="00EC3EF8">
      <w:pPr>
        <w:pStyle w:val="ListParagraph"/>
        <w:widowControl w:val="0"/>
        <w:numPr>
          <w:ilvl w:val="0"/>
          <w:numId w:val="25"/>
        </w:numPr>
        <w:spacing w:line="360" w:lineRule="auto"/>
        <w:rPr>
          <w:szCs w:val="24"/>
        </w:rPr>
      </w:pPr>
      <w:r w:rsidRPr="00A44525">
        <w:rPr>
          <w:szCs w:val="24"/>
        </w:rPr>
        <w:t>As soon as possible after the effective date of the transaction, but not later than 30 days after the effective date, the applicants must file proof that the transaction has been consummated and customer deposits have been addressed.</w:t>
      </w:r>
    </w:p>
    <w:p w:rsidR="00A44525" w:rsidRDefault="00A44525" w:rsidP="00EC3EF8">
      <w:pPr>
        <w:pStyle w:val="ListParagraph"/>
        <w:widowControl w:val="0"/>
        <w:numPr>
          <w:ilvl w:val="0"/>
          <w:numId w:val="25"/>
        </w:numPr>
        <w:spacing w:line="360" w:lineRule="auto"/>
        <w:rPr>
          <w:szCs w:val="24"/>
        </w:rPr>
      </w:pPr>
      <w:r w:rsidRPr="00A44525">
        <w:rPr>
          <w:szCs w:val="24"/>
        </w:rPr>
        <w:t>The applicants have 180 days to complete the transaction.</w:t>
      </w:r>
    </w:p>
    <w:p w:rsidR="00A44525" w:rsidRDefault="00A44525" w:rsidP="00EC3EF8">
      <w:pPr>
        <w:pStyle w:val="ListParagraph"/>
        <w:widowControl w:val="0"/>
        <w:numPr>
          <w:ilvl w:val="0"/>
          <w:numId w:val="25"/>
        </w:numPr>
        <w:spacing w:line="360" w:lineRule="auto"/>
        <w:rPr>
          <w:szCs w:val="24"/>
        </w:rPr>
      </w:pPr>
      <w:r w:rsidRPr="00A44525">
        <w:rPr>
          <w:szCs w:val="24"/>
        </w:rPr>
        <w:t xml:space="preserve">Under 16 TAC § 24.239(o), if the transaction is not consummated within this period, or an extension is not granted, this approval is void and the applicants will have to reapply for approval. </w:t>
      </w:r>
    </w:p>
    <w:p w:rsidR="00A44525" w:rsidRPr="00B32D16" w:rsidRDefault="00A44525" w:rsidP="00EC3EF8">
      <w:pPr>
        <w:pStyle w:val="ListParagraph"/>
        <w:widowControl w:val="0"/>
        <w:numPr>
          <w:ilvl w:val="0"/>
          <w:numId w:val="25"/>
        </w:numPr>
        <w:spacing w:line="360" w:lineRule="auto"/>
        <w:rPr>
          <w:szCs w:val="24"/>
        </w:rPr>
      </w:pPr>
      <w:r w:rsidRPr="00A44525">
        <w:rPr>
          <w:szCs w:val="24"/>
        </w:rPr>
        <w:t xml:space="preserve">The applicants are advised that CCN </w:t>
      </w:r>
      <w:r w:rsidR="00B32D16">
        <w:rPr>
          <w:szCs w:val="24"/>
        </w:rPr>
        <w:t xml:space="preserve">number </w:t>
      </w:r>
      <w:r w:rsidR="00581A4B">
        <w:rPr>
          <w:szCs w:val="24"/>
        </w:rPr>
        <w:t>21007</w:t>
      </w:r>
      <w:r w:rsidRPr="00A44525">
        <w:rPr>
          <w:szCs w:val="24"/>
        </w:rPr>
        <w:t xml:space="preserve"> will </w:t>
      </w:r>
      <w:r w:rsidR="00581A4B">
        <w:rPr>
          <w:szCs w:val="24"/>
        </w:rPr>
        <w:t xml:space="preserve">be </w:t>
      </w:r>
      <w:r w:rsidR="00B32D16">
        <w:rPr>
          <w:szCs w:val="24"/>
        </w:rPr>
        <w:t>held by</w:t>
      </w:r>
      <w:r w:rsidR="00581A4B">
        <w:rPr>
          <w:szCs w:val="24"/>
        </w:rPr>
        <w:t xml:space="preserve"> Las Lomas 4A </w:t>
      </w:r>
      <w:r w:rsidR="00B32D16" w:rsidRPr="00B32D16">
        <w:rPr>
          <w:szCs w:val="24"/>
        </w:rPr>
        <w:t>until the transfer transaction is complete in accordance with the Commission's rules.</w:t>
      </w:r>
    </w:p>
    <w:p w:rsidR="00A44525" w:rsidRDefault="00A44525" w:rsidP="00EC3EF8">
      <w:pPr>
        <w:pStyle w:val="ListParagraph"/>
        <w:widowControl w:val="0"/>
        <w:numPr>
          <w:ilvl w:val="0"/>
          <w:numId w:val="25"/>
        </w:numPr>
        <w:spacing w:line="360" w:lineRule="auto"/>
        <w:rPr>
          <w:szCs w:val="24"/>
        </w:rPr>
      </w:pPr>
      <w:r w:rsidRPr="00A44525">
        <w:rPr>
          <w:szCs w:val="24"/>
        </w:rPr>
        <w:t xml:space="preserve">In an effort to finalize this case as soon as possible, the applicants must continue to file monthly updates regarding the status of the closing and submit documents evidencing that the transaction was consummated. </w:t>
      </w:r>
    </w:p>
    <w:p w:rsidR="00A44525" w:rsidRPr="00A44525" w:rsidRDefault="00A44525" w:rsidP="00EC3EF8">
      <w:pPr>
        <w:pStyle w:val="ListParagraph"/>
        <w:widowControl w:val="0"/>
        <w:numPr>
          <w:ilvl w:val="0"/>
          <w:numId w:val="25"/>
        </w:numPr>
        <w:spacing w:line="360" w:lineRule="auto"/>
        <w:rPr>
          <w:szCs w:val="24"/>
        </w:rPr>
      </w:pPr>
      <w:r w:rsidRPr="00A44525">
        <w:rPr>
          <w:szCs w:val="24"/>
        </w:rPr>
        <w:t xml:space="preserve">Within 15 days following the filing of the applicants' proof that the transaction has been </w:t>
      </w:r>
      <w:r w:rsidRPr="00A44525">
        <w:rPr>
          <w:szCs w:val="24"/>
        </w:rPr>
        <w:lastRenderedPageBreak/>
        <w:t>consummated and customer deposits, if any, have been addressed, Commission Staff must file a recommendation regarding the sufficiency of the documents and propose a schedule for continued processing of this docket</w:t>
      </w:r>
    </w:p>
    <w:p w:rsidR="00E215E4" w:rsidRDefault="00E215E4" w:rsidP="00EC3EF8">
      <w:pPr>
        <w:widowControl w:val="0"/>
        <w:tabs>
          <w:tab w:val="left" w:pos="2369"/>
        </w:tabs>
        <w:spacing w:line="360" w:lineRule="auto"/>
        <w:rPr>
          <w:w w:val="95"/>
        </w:rPr>
      </w:pPr>
    </w:p>
    <w:p w:rsidR="000659B7" w:rsidRPr="00226061" w:rsidRDefault="000659B7" w:rsidP="00EC3EF8">
      <w:pPr>
        <w:spacing w:line="360" w:lineRule="auto"/>
        <w:ind w:firstLine="720"/>
        <w:rPr>
          <w:b/>
          <w:snapToGrid w:val="0"/>
          <w:szCs w:val="24"/>
        </w:rPr>
      </w:pPr>
      <w:r w:rsidRPr="005A1830">
        <w:rPr>
          <w:b/>
          <w:snapToGrid w:val="0"/>
          <w:szCs w:val="24"/>
        </w:rPr>
        <w:t xml:space="preserve">SIGNED AT AUSTIN, TEXAS, on the ___________ day of </w:t>
      </w:r>
      <w:r w:rsidR="00966322">
        <w:rPr>
          <w:b/>
          <w:snapToGrid w:val="0"/>
          <w:szCs w:val="24"/>
        </w:rPr>
        <w:t>_________</w:t>
      </w:r>
      <w:r w:rsidR="00962992">
        <w:rPr>
          <w:b/>
          <w:snapToGrid w:val="0"/>
          <w:szCs w:val="24"/>
        </w:rPr>
        <w:t xml:space="preserve">, </w:t>
      </w:r>
      <w:r w:rsidR="00425A85">
        <w:rPr>
          <w:b/>
          <w:snapToGrid w:val="0"/>
          <w:szCs w:val="24"/>
        </w:rPr>
        <w:t>20</w:t>
      </w:r>
      <w:r w:rsidR="005D424C">
        <w:rPr>
          <w:b/>
          <w:snapToGrid w:val="0"/>
          <w:szCs w:val="24"/>
        </w:rPr>
        <w:t>20</w:t>
      </w:r>
      <w:r w:rsidR="00962992">
        <w:rPr>
          <w:b/>
          <w:snapToGrid w:val="0"/>
          <w:szCs w:val="24"/>
        </w:rPr>
        <w:t xml:space="preserve">. </w:t>
      </w:r>
    </w:p>
    <w:p w:rsidR="000659B7" w:rsidRDefault="000659B7" w:rsidP="00EC3EF8">
      <w:pPr>
        <w:spacing w:line="360" w:lineRule="auto"/>
        <w:ind w:left="720" w:hanging="720"/>
        <w:rPr>
          <w:b/>
          <w:snapToGrid w:val="0"/>
        </w:rPr>
      </w:pPr>
    </w:p>
    <w:p w:rsidR="00A27568" w:rsidRDefault="00A27568" w:rsidP="00EC3EF8">
      <w:pPr>
        <w:spacing w:line="360" w:lineRule="auto"/>
        <w:ind w:left="720" w:hanging="720"/>
        <w:rPr>
          <w:b/>
          <w:snapToGrid w:val="0"/>
        </w:rPr>
      </w:pPr>
      <w:r>
        <w:rPr>
          <w:b/>
          <w:snapToGrid w:val="0"/>
        </w:rPr>
        <w:tab/>
      </w:r>
      <w:r>
        <w:rPr>
          <w:b/>
          <w:snapToGrid w:val="0"/>
        </w:rPr>
        <w:tab/>
      </w:r>
      <w:r>
        <w:rPr>
          <w:b/>
          <w:snapToGrid w:val="0"/>
        </w:rPr>
        <w:tab/>
      </w:r>
      <w:r>
        <w:rPr>
          <w:b/>
          <w:snapToGrid w:val="0"/>
        </w:rPr>
        <w:tab/>
      </w:r>
      <w:r>
        <w:rPr>
          <w:b/>
          <w:snapToGrid w:val="0"/>
        </w:rPr>
        <w:tab/>
      </w:r>
      <w:r>
        <w:rPr>
          <w:b/>
          <w:snapToGrid w:val="0"/>
        </w:rPr>
        <w:tab/>
        <w:t>PUBLIC UTILITY COMMISSION OF TEXAS</w:t>
      </w:r>
    </w:p>
    <w:p w:rsidR="00076D2C" w:rsidRDefault="00A27568" w:rsidP="00EC3EF8">
      <w:pPr>
        <w:spacing w:line="360" w:lineRule="auto"/>
        <w:ind w:left="720" w:hanging="720"/>
        <w:rPr>
          <w:b/>
          <w:snapToGrid w:val="0"/>
        </w:rPr>
      </w:pPr>
      <w:r>
        <w:rPr>
          <w:b/>
          <w:snapToGrid w:val="0"/>
        </w:rPr>
        <w:tab/>
      </w:r>
      <w:r>
        <w:rPr>
          <w:b/>
          <w:snapToGrid w:val="0"/>
        </w:rPr>
        <w:tab/>
      </w:r>
      <w:r>
        <w:rPr>
          <w:b/>
          <w:snapToGrid w:val="0"/>
        </w:rPr>
        <w:tab/>
      </w:r>
      <w:r>
        <w:rPr>
          <w:b/>
          <w:snapToGrid w:val="0"/>
        </w:rPr>
        <w:tab/>
      </w:r>
      <w:r>
        <w:rPr>
          <w:b/>
          <w:snapToGrid w:val="0"/>
        </w:rPr>
        <w:tab/>
      </w:r>
      <w:r>
        <w:rPr>
          <w:b/>
          <w:snapToGrid w:val="0"/>
        </w:rPr>
        <w:tab/>
      </w:r>
    </w:p>
    <w:p w:rsidR="00A27568" w:rsidRDefault="00076D2C" w:rsidP="00EC3EF8">
      <w:pPr>
        <w:ind w:left="720" w:hanging="720"/>
        <w:rPr>
          <w:snapToGrid w:val="0"/>
          <w:u w:val="single"/>
        </w:rPr>
      </w:pPr>
      <w:r>
        <w:rPr>
          <w:b/>
          <w:snapToGrid w:val="0"/>
        </w:rPr>
        <w:tab/>
      </w:r>
      <w:r>
        <w:rPr>
          <w:b/>
          <w:snapToGrid w:val="0"/>
        </w:rPr>
        <w:tab/>
      </w:r>
      <w:r>
        <w:rPr>
          <w:b/>
          <w:snapToGrid w:val="0"/>
        </w:rPr>
        <w:tab/>
      </w:r>
      <w:r>
        <w:rPr>
          <w:b/>
          <w:snapToGrid w:val="0"/>
        </w:rPr>
        <w:tab/>
      </w:r>
      <w:r>
        <w:rPr>
          <w:b/>
          <w:snapToGrid w:val="0"/>
        </w:rPr>
        <w:tab/>
      </w:r>
      <w:r>
        <w:rPr>
          <w:b/>
          <w:snapToGrid w:val="0"/>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p>
    <w:p w:rsidR="00CA0F6F" w:rsidRDefault="009B38C0" w:rsidP="00EC3EF8">
      <w:pPr>
        <w:ind w:left="3600" w:firstLine="720"/>
        <w:rPr>
          <w:b/>
          <w:snapToGrid w:val="0"/>
        </w:rPr>
        <w:sectPr w:rsidR="00CA0F6F" w:rsidSect="0090132A">
          <w:footerReference w:type="default" r:id="rId8"/>
          <w:headerReference w:type="first" r:id="rId9"/>
          <w:footerReference w:type="first" r:id="rId10"/>
          <w:pgSz w:w="12240" w:h="15840" w:code="1"/>
          <w:pgMar w:top="1440" w:right="1440" w:bottom="1440" w:left="1440" w:header="648" w:footer="720" w:gutter="0"/>
          <w:cols w:space="720"/>
          <w:docGrid w:linePitch="360"/>
        </w:sectPr>
      </w:pPr>
      <w:r>
        <w:rPr>
          <w:b/>
          <w:snapToGrid w:val="0"/>
        </w:rPr>
        <w:t>ADMINISTRATIVE LAW JUDGE</w:t>
      </w:r>
    </w:p>
    <w:p w:rsidR="00B320A8" w:rsidRDefault="00B320A8" w:rsidP="00EC3EF8">
      <w:pPr>
        <w:ind w:left="3600" w:firstLine="720"/>
        <w:rPr>
          <w:b/>
          <w:snapToGrid w:val="0"/>
        </w:rPr>
        <w:sectPr w:rsidR="00B320A8" w:rsidSect="00B320A8">
          <w:type w:val="continuous"/>
          <w:pgSz w:w="12240" w:h="15840" w:code="1"/>
          <w:pgMar w:top="1440" w:right="1440" w:bottom="1440" w:left="1440" w:header="648" w:footer="720" w:gutter="0"/>
          <w:cols w:space="720"/>
          <w:docGrid w:linePitch="360"/>
        </w:sectPr>
      </w:pPr>
    </w:p>
    <w:p w:rsidR="00CA0F6F" w:rsidRDefault="00CA0F6F">
      <w:pPr>
        <w:rPr>
          <w:b/>
          <w:snapToGrid w:val="0"/>
        </w:rPr>
      </w:pPr>
    </w:p>
    <w:sectPr w:rsidR="00CA0F6F" w:rsidSect="00CA0F6F">
      <w:headerReference w:type="default" r:id="rId11"/>
      <w:type w:val="continuous"/>
      <w:pgSz w:w="12240" w:h="15840" w:code="1"/>
      <w:pgMar w:top="1440" w:right="1440" w:bottom="1440" w:left="1440" w:header="6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11D" w:rsidRDefault="0050611D">
      <w:r>
        <w:separator/>
      </w:r>
    </w:p>
  </w:endnote>
  <w:endnote w:type="continuationSeparator" w:id="0">
    <w:p w:rsidR="0050611D" w:rsidRDefault="0050611D">
      <w:r>
        <w:continuationSeparator/>
      </w:r>
    </w:p>
  </w:endnote>
  <w:endnote w:type="continuationNotice" w:id="1">
    <w:p w:rsidR="0050611D" w:rsidRDefault="00506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63C" w:rsidRDefault="00B62503">
    <w:pPr>
      <w:pStyle w:val="Footer"/>
      <w:jc w:val="right"/>
    </w:pPr>
    <w:r>
      <w:fldChar w:fldCharType="begin"/>
    </w:r>
    <w:r>
      <w:instrText xml:space="preserve"> PAGE   \* MERGEFORMAT </w:instrText>
    </w:r>
    <w:r>
      <w:fldChar w:fldCharType="separate"/>
    </w:r>
    <w:r w:rsidR="00A81351">
      <w:rPr>
        <w:noProof/>
      </w:rPr>
      <w:t>4</w:t>
    </w:r>
    <w:r>
      <w:rPr>
        <w:noProof/>
      </w:rPr>
      <w:fldChar w:fldCharType="end"/>
    </w:r>
  </w:p>
  <w:p w:rsidR="00EC263C" w:rsidRPr="003E1475" w:rsidRDefault="00EC263C" w:rsidP="00BE266B">
    <w:pPr>
      <w:pStyle w:val="Footer"/>
      <w:tabs>
        <w:tab w:val="clear" w:pos="8640"/>
        <w:tab w:val="right" w:pos="9270"/>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01" w:rsidRDefault="00B37301">
    <w:pPr>
      <w:pStyle w:val="Footer"/>
      <w:jc w:val="right"/>
    </w:pPr>
    <w:r>
      <w:fldChar w:fldCharType="begin"/>
    </w:r>
    <w:r>
      <w:instrText xml:space="preserve"> PAGE   \* MERGEFORMAT </w:instrText>
    </w:r>
    <w:r>
      <w:fldChar w:fldCharType="separate"/>
    </w:r>
    <w:r>
      <w:rPr>
        <w:noProof/>
      </w:rPr>
      <w:t>3</w:t>
    </w:r>
    <w:r>
      <w:rPr>
        <w:noProof/>
      </w:rPr>
      <w:fldChar w:fldCharType="end"/>
    </w:r>
  </w:p>
  <w:p w:rsidR="00B37301" w:rsidRDefault="00B3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11D" w:rsidRDefault="0050611D">
      <w:r>
        <w:separator/>
      </w:r>
    </w:p>
  </w:footnote>
  <w:footnote w:type="continuationSeparator" w:id="0">
    <w:p w:rsidR="0050611D" w:rsidRDefault="0050611D">
      <w:r>
        <w:continuationSeparator/>
      </w:r>
    </w:p>
  </w:footnote>
  <w:footnote w:type="continuationNotice" w:id="1">
    <w:p w:rsidR="0050611D" w:rsidRDefault="005061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0D2" w:rsidRPr="00EA40D2" w:rsidRDefault="00B37301" w:rsidP="00B37301">
    <w:pPr>
      <w:pStyle w:val="Header"/>
      <w:tabs>
        <w:tab w:val="center" w:pos="4680"/>
        <w:tab w:val="left" w:pos="6534"/>
      </w:tabs>
      <w:rPr>
        <w:b/>
        <w:sz w:val="22"/>
        <w:szCs w:val="22"/>
      </w:rPr>
    </w:pPr>
    <w:r>
      <w:rPr>
        <w:b/>
        <w:sz w:val="22"/>
        <w:szCs w:val="22"/>
      </w:rPr>
      <w:tab/>
    </w:r>
    <w:r w:rsidR="00EA40D2" w:rsidRPr="00EA40D2">
      <w:rPr>
        <w:b/>
        <w:sz w:val="22"/>
        <w:szCs w:val="22"/>
      </w:rPr>
      <w:t>EXHIBIT A</w:t>
    </w:r>
  </w:p>
  <w:p w:rsidR="00EA40D2" w:rsidRPr="00994C2B" w:rsidRDefault="00B37301" w:rsidP="00994C2B">
    <w:pPr>
      <w:jc w:val="right"/>
      <w:rPr>
        <w:sz w:val="20"/>
      </w:rPr>
    </w:pPr>
    <w:r>
      <w:rPr>
        <w:sz w:val="20"/>
      </w:rPr>
      <w:t>Page 1 of 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0A8" w:rsidRPr="006C5CD3" w:rsidRDefault="00B320A8" w:rsidP="00C5579F">
    <w:pPr>
      <w:pStyle w:val="Header"/>
      <w:jc w:val="right"/>
      <w:rPr>
        <w:b/>
        <w:smallCaps/>
        <w:sz w:val="22"/>
        <w:szCs w:val="22"/>
      </w:rPr>
    </w:pPr>
    <w:r>
      <w:rPr>
        <w:b/>
      </w:rPr>
      <w:t>Exhibit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D3C838D0"/>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63514"/>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10D8D"/>
    <w:multiLevelType w:val="hybridMultilevel"/>
    <w:tmpl w:val="1996F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CCB5C75"/>
    <w:multiLevelType w:val="hybridMultilevel"/>
    <w:tmpl w:val="57724386"/>
    <w:lvl w:ilvl="0" w:tplc="969C5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7" w15:restartNumberingAfterBreak="0">
    <w:nsid w:val="27192943"/>
    <w:multiLevelType w:val="hybridMultilevel"/>
    <w:tmpl w:val="BBC613E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10A70"/>
    <w:multiLevelType w:val="hybridMultilevel"/>
    <w:tmpl w:val="AEFA51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5B3CD7"/>
    <w:multiLevelType w:val="hybridMultilevel"/>
    <w:tmpl w:val="BDCEFF36"/>
    <w:lvl w:ilvl="0" w:tplc="90243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197F32"/>
    <w:multiLevelType w:val="singleLevel"/>
    <w:tmpl w:val="63FC2FC0"/>
    <w:lvl w:ilvl="0">
      <w:start w:val="1"/>
      <w:numFmt w:val="decimal"/>
      <w:lvlText w:val="%1."/>
      <w:lvlJc w:val="left"/>
      <w:pPr>
        <w:tabs>
          <w:tab w:val="num" w:pos="720"/>
        </w:tabs>
        <w:ind w:left="720" w:hanging="720"/>
      </w:pPr>
    </w:lvl>
  </w:abstractNum>
  <w:abstractNum w:abstractNumId="11" w15:restartNumberingAfterBreak="0">
    <w:nsid w:val="369C36C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2249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407120A"/>
    <w:multiLevelType w:val="hybridMultilevel"/>
    <w:tmpl w:val="D2D034E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1C3AEF"/>
    <w:multiLevelType w:val="hybridMultilevel"/>
    <w:tmpl w:val="5A9A5B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24793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60E0C42"/>
    <w:multiLevelType w:val="hybridMultilevel"/>
    <w:tmpl w:val="D138FC20"/>
    <w:lvl w:ilvl="0" w:tplc="9F3426E0">
      <w:start w:val="1"/>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300D"/>
    <w:multiLevelType w:val="hybridMultilevel"/>
    <w:tmpl w:val="5CA6C8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CB40B1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FF736EA"/>
    <w:multiLevelType w:val="hybridMultilevel"/>
    <w:tmpl w:val="BB10F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627A56"/>
    <w:multiLevelType w:val="hybridMultilevel"/>
    <w:tmpl w:val="488E065C"/>
    <w:lvl w:ilvl="0" w:tplc="E2B854C8">
      <w:start w:val="1"/>
      <w:numFmt w:val="decimal"/>
      <w:lvlText w:val="%1."/>
      <w:lvlJc w:val="left"/>
      <w:pPr>
        <w:ind w:left="2229" w:hanging="723"/>
      </w:pPr>
      <w:rPr>
        <w:rFonts w:ascii="Times New Roman" w:eastAsia="Times New Roman" w:hAnsi="Times New Roman" w:hint="default"/>
        <w:sz w:val="24"/>
        <w:szCs w:val="24"/>
      </w:rPr>
    </w:lvl>
    <w:lvl w:ilvl="1" w:tplc="F6D4ECC2">
      <w:start w:val="1"/>
      <w:numFmt w:val="bullet"/>
      <w:lvlText w:val="•"/>
      <w:lvlJc w:val="left"/>
      <w:pPr>
        <w:ind w:left="3196" w:hanging="723"/>
      </w:pPr>
      <w:rPr>
        <w:rFonts w:hint="default"/>
      </w:rPr>
    </w:lvl>
    <w:lvl w:ilvl="2" w:tplc="7D48CC16">
      <w:start w:val="1"/>
      <w:numFmt w:val="bullet"/>
      <w:lvlText w:val="•"/>
      <w:lvlJc w:val="left"/>
      <w:pPr>
        <w:ind w:left="4163" w:hanging="723"/>
      </w:pPr>
      <w:rPr>
        <w:rFonts w:hint="default"/>
      </w:rPr>
    </w:lvl>
    <w:lvl w:ilvl="3" w:tplc="121C11E6">
      <w:start w:val="1"/>
      <w:numFmt w:val="bullet"/>
      <w:lvlText w:val="•"/>
      <w:lvlJc w:val="left"/>
      <w:pPr>
        <w:ind w:left="5130" w:hanging="723"/>
      </w:pPr>
      <w:rPr>
        <w:rFonts w:hint="default"/>
      </w:rPr>
    </w:lvl>
    <w:lvl w:ilvl="4" w:tplc="13E2214A">
      <w:start w:val="1"/>
      <w:numFmt w:val="bullet"/>
      <w:lvlText w:val="•"/>
      <w:lvlJc w:val="left"/>
      <w:pPr>
        <w:ind w:left="6097" w:hanging="723"/>
      </w:pPr>
      <w:rPr>
        <w:rFonts w:hint="default"/>
      </w:rPr>
    </w:lvl>
    <w:lvl w:ilvl="5" w:tplc="6DAE488C">
      <w:start w:val="1"/>
      <w:numFmt w:val="bullet"/>
      <w:lvlText w:val="•"/>
      <w:lvlJc w:val="left"/>
      <w:pPr>
        <w:ind w:left="7064" w:hanging="723"/>
      </w:pPr>
      <w:rPr>
        <w:rFonts w:hint="default"/>
      </w:rPr>
    </w:lvl>
    <w:lvl w:ilvl="6" w:tplc="882C69F2">
      <w:start w:val="1"/>
      <w:numFmt w:val="bullet"/>
      <w:lvlText w:val="•"/>
      <w:lvlJc w:val="left"/>
      <w:pPr>
        <w:ind w:left="8031" w:hanging="723"/>
      </w:pPr>
      <w:rPr>
        <w:rFonts w:hint="default"/>
      </w:rPr>
    </w:lvl>
    <w:lvl w:ilvl="7" w:tplc="090093C8">
      <w:start w:val="1"/>
      <w:numFmt w:val="bullet"/>
      <w:lvlText w:val="•"/>
      <w:lvlJc w:val="left"/>
      <w:pPr>
        <w:ind w:left="8998" w:hanging="723"/>
      </w:pPr>
      <w:rPr>
        <w:rFonts w:hint="default"/>
      </w:rPr>
    </w:lvl>
    <w:lvl w:ilvl="8" w:tplc="E89E9180">
      <w:start w:val="1"/>
      <w:numFmt w:val="bullet"/>
      <w:lvlText w:val="•"/>
      <w:lvlJc w:val="left"/>
      <w:pPr>
        <w:ind w:left="9965" w:hanging="723"/>
      </w:pPr>
      <w:rPr>
        <w:rFonts w:hint="default"/>
      </w:rPr>
    </w:lvl>
  </w:abstractNum>
  <w:abstractNum w:abstractNumId="24"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25" w15:restartNumberingAfterBreak="0">
    <w:nsid w:val="7E844FD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EFE18DC"/>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num w:numId="1">
    <w:abstractNumId w:val="13"/>
  </w:num>
  <w:num w:numId="2">
    <w:abstractNumId w:val="25"/>
  </w:num>
  <w:num w:numId="3">
    <w:abstractNumId w:val="16"/>
  </w:num>
  <w:num w:numId="4">
    <w:abstractNumId w:val="11"/>
  </w:num>
  <w:num w:numId="5">
    <w:abstractNumId w:val="21"/>
  </w:num>
  <w:num w:numId="6">
    <w:abstractNumId w:val="6"/>
  </w:num>
  <w:num w:numId="7">
    <w:abstractNumId w:val="10"/>
  </w:num>
  <w:num w:numId="8">
    <w:abstractNumId w:val="17"/>
  </w:num>
  <w:num w:numId="9">
    <w:abstractNumId w:val="8"/>
  </w:num>
  <w:num w:numId="10">
    <w:abstractNumId w:val="22"/>
  </w:num>
  <w:num w:numId="11">
    <w:abstractNumId w:val="15"/>
  </w:num>
  <w:num w:numId="12">
    <w:abstractNumId w:val="23"/>
  </w:num>
  <w:num w:numId="13">
    <w:abstractNumId w:val="1"/>
  </w:num>
  <w:num w:numId="14">
    <w:abstractNumId w:val="26"/>
  </w:num>
  <w:num w:numId="15">
    <w:abstractNumId w:val="24"/>
  </w:num>
  <w:num w:numId="16">
    <w:abstractNumId w:val="7"/>
  </w:num>
  <w:num w:numId="17">
    <w:abstractNumId w:val="18"/>
  </w:num>
  <w:num w:numId="18">
    <w:abstractNumId w:val="12"/>
  </w:num>
  <w:num w:numId="19">
    <w:abstractNumId w:val="9"/>
  </w:num>
  <w:num w:numId="20">
    <w:abstractNumId w:val="14"/>
  </w:num>
  <w:num w:numId="21">
    <w:abstractNumId w:val="19"/>
  </w:num>
  <w:num w:numId="22">
    <w:abstractNumId w:val="20"/>
  </w:num>
  <w:num w:numId="23">
    <w:abstractNumId w:val="5"/>
  </w:num>
  <w:num w:numId="24">
    <w:abstractNumId w:val="4"/>
  </w:num>
  <w:num w:numId="25">
    <w:abstractNumId w:val="2"/>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FFD"/>
    <w:rsid w:val="000012C7"/>
    <w:rsid w:val="00002BA1"/>
    <w:rsid w:val="000056FB"/>
    <w:rsid w:val="000119D1"/>
    <w:rsid w:val="000141F1"/>
    <w:rsid w:val="00016907"/>
    <w:rsid w:val="00016B3D"/>
    <w:rsid w:val="0002099B"/>
    <w:rsid w:val="00020EF6"/>
    <w:rsid w:val="000247B7"/>
    <w:rsid w:val="00025423"/>
    <w:rsid w:val="0003670C"/>
    <w:rsid w:val="0003692A"/>
    <w:rsid w:val="00040D5E"/>
    <w:rsid w:val="00041EDA"/>
    <w:rsid w:val="00051771"/>
    <w:rsid w:val="00051DB4"/>
    <w:rsid w:val="00056A48"/>
    <w:rsid w:val="000639A9"/>
    <w:rsid w:val="000659B7"/>
    <w:rsid w:val="00070F59"/>
    <w:rsid w:val="00072372"/>
    <w:rsid w:val="00072E2B"/>
    <w:rsid w:val="00076D2C"/>
    <w:rsid w:val="0008085B"/>
    <w:rsid w:val="00081F55"/>
    <w:rsid w:val="000928AF"/>
    <w:rsid w:val="000A0F6A"/>
    <w:rsid w:val="000A75A0"/>
    <w:rsid w:val="000B00C1"/>
    <w:rsid w:val="000C384C"/>
    <w:rsid w:val="000D15BC"/>
    <w:rsid w:val="000D2B68"/>
    <w:rsid w:val="000D3A4C"/>
    <w:rsid w:val="000D40A5"/>
    <w:rsid w:val="000E1B0C"/>
    <w:rsid w:val="000E4956"/>
    <w:rsid w:val="000E4A14"/>
    <w:rsid w:val="000E7E36"/>
    <w:rsid w:val="000F01F7"/>
    <w:rsid w:val="000F2EF5"/>
    <w:rsid w:val="00100399"/>
    <w:rsid w:val="00107545"/>
    <w:rsid w:val="001114FA"/>
    <w:rsid w:val="0011204A"/>
    <w:rsid w:val="0011375F"/>
    <w:rsid w:val="00125B67"/>
    <w:rsid w:val="001308AA"/>
    <w:rsid w:val="00131F1B"/>
    <w:rsid w:val="001472DA"/>
    <w:rsid w:val="001544BD"/>
    <w:rsid w:val="001546A6"/>
    <w:rsid w:val="00156A88"/>
    <w:rsid w:val="00162493"/>
    <w:rsid w:val="00173008"/>
    <w:rsid w:val="00180774"/>
    <w:rsid w:val="001808B7"/>
    <w:rsid w:val="00183516"/>
    <w:rsid w:val="00190E92"/>
    <w:rsid w:val="00191751"/>
    <w:rsid w:val="00195AAD"/>
    <w:rsid w:val="001A009E"/>
    <w:rsid w:val="001A4624"/>
    <w:rsid w:val="001A4AB3"/>
    <w:rsid w:val="001A5891"/>
    <w:rsid w:val="001A7ADC"/>
    <w:rsid w:val="001B52D3"/>
    <w:rsid w:val="001B6248"/>
    <w:rsid w:val="001C0B79"/>
    <w:rsid w:val="001C3977"/>
    <w:rsid w:val="001C3CD4"/>
    <w:rsid w:val="001C6626"/>
    <w:rsid w:val="001D0226"/>
    <w:rsid w:val="001D2EFC"/>
    <w:rsid w:val="001D3FF8"/>
    <w:rsid w:val="001D68FB"/>
    <w:rsid w:val="001E1BFE"/>
    <w:rsid w:val="001E3996"/>
    <w:rsid w:val="001F5567"/>
    <w:rsid w:val="001F69AF"/>
    <w:rsid w:val="001F6DC7"/>
    <w:rsid w:val="001F755E"/>
    <w:rsid w:val="00200E5D"/>
    <w:rsid w:val="002043EA"/>
    <w:rsid w:val="00210DDF"/>
    <w:rsid w:val="002118D8"/>
    <w:rsid w:val="00211A0B"/>
    <w:rsid w:val="0021665B"/>
    <w:rsid w:val="002200B9"/>
    <w:rsid w:val="0022037D"/>
    <w:rsid w:val="00225AD5"/>
    <w:rsid w:val="00225DC6"/>
    <w:rsid w:val="00225DEC"/>
    <w:rsid w:val="00226BDE"/>
    <w:rsid w:val="00236A83"/>
    <w:rsid w:val="002403C4"/>
    <w:rsid w:val="00242867"/>
    <w:rsid w:val="00251E4F"/>
    <w:rsid w:val="00255E01"/>
    <w:rsid w:val="002567A6"/>
    <w:rsid w:val="002633FF"/>
    <w:rsid w:val="00263FC4"/>
    <w:rsid w:val="002648E0"/>
    <w:rsid w:val="002658B8"/>
    <w:rsid w:val="002715B2"/>
    <w:rsid w:val="00274123"/>
    <w:rsid w:val="002743CD"/>
    <w:rsid w:val="00281C5A"/>
    <w:rsid w:val="002913C1"/>
    <w:rsid w:val="00293D87"/>
    <w:rsid w:val="002A495E"/>
    <w:rsid w:val="002A50AF"/>
    <w:rsid w:val="002A77DC"/>
    <w:rsid w:val="002A798C"/>
    <w:rsid w:val="002B1AC3"/>
    <w:rsid w:val="002B71A7"/>
    <w:rsid w:val="002C0F96"/>
    <w:rsid w:val="002C0FB8"/>
    <w:rsid w:val="002C109F"/>
    <w:rsid w:val="002C3194"/>
    <w:rsid w:val="002C7DFF"/>
    <w:rsid w:val="002D36B9"/>
    <w:rsid w:val="002D3B5C"/>
    <w:rsid w:val="002E2ABA"/>
    <w:rsid w:val="002E4A94"/>
    <w:rsid w:val="002E4F7E"/>
    <w:rsid w:val="002F366F"/>
    <w:rsid w:val="002F6B05"/>
    <w:rsid w:val="0030339F"/>
    <w:rsid w:val="0030350C"/>
    <w:rsid w:val="00304410"/>
    <w:rsid w:val="003048FF"/>
    <w:rsid w:val="0030567D"/>
    <w:rsid w:val="003112A8"/>
    <w:rsid w:val="0031548C"/>
    <w:rsid w:val="0032295B"/>
    <w:rsid w:val="00323243"/>
    <w:rsid w:val="00323A8F"/>
    <w:rsid w:val="00330FBF"/>
    <w:rsid w:val="00331CCD"/>
    <w:rsid w:val="00342846"/>
    <w:rsid w:val="00351C15"/>
    <w:rsid w:val="00352222"/>
    <w:rsid w:val="00352967"/>
    <w:rsid w:val="0036268A"/>
    <w:rsid w:val="00365239"/>
    <w:rsid w:val="0036661E"/>
    <w:rsid w:val="003669F2"/>
    <w:rsid w:val="00371FD5"/>
    <w:rsid w:val="00372B57"/>
    <w:rsid w:val="00374F16"/>
    <w:rsid w:val="00381DC5"/>
    <w:rsid w:val="003A14F9"/>
    <w:rsid w:val="003A2A8A"/>
    <w:rsid w:val="003A2BEB"/>
    <w:rsid w:val="003C5DDE"/>
    <w:rsid w:val="003C6C7F"/>
    <w:rsid w:val="003D2CD0"/>
    <w:rsid w:val="003D6296"/>
    <w:rsid w:val="003E1475"/>
    <w:rsid w:val="003E1B58"/>
    <w:rsid w:val="003E3EB4"/>
    <w:rsid w:val="003E7609"/>
    <w:rsid w:val="003F0465"/>
    <w:rsid w:val="003F09C5"/>
    <w:rsid w:val="003F11CD"/>
    <w:rsid w:val="003F174D"/>
    <w:rsid w:val="003F2273"/>
    <w:rsid w:val="003F36AD"/>
    <w:rsid w:val="0040052B"/>
    <w:rsid w:val="00403801"/>
    <w:rsid w:val="004043D8"/>
    <w:rsid w:val="00407F9C"/>
    <w:rsid w:val="00413B74"/>
    <w:rsid w:val="00413B76"/>
    <w:rsid w:val="0041519A"/>
    <w:rsid w:val="00416013"/>
    <w:rsid w:val="00416423"/>
    <w:rsid w:val="004253B0"/>
    <w:rsid w:val="00425A85"/>
    <w:rsid w:val="00427620"/>
    <w:rsid w:val="00437FF6"/>
    <w:rsid w:val="00441655"/>
    <w:rsid w:val="004451B8"/>
    <w:rsid w:val="00446FA7"/>
    <w:rsid w:val="0045194C"/>
    <w:rsid w:val="00454FB9"/>
    <w:rsid w:val="0047207A"/>
    <w:rsid w:val="00472BBE"/>
    <w:rsid w:val="004775A3"/>
    <w:rsid w:val="00480978"/>
    <w:rsid w:val="004854B7"/>
    <w:rsid w:val="004903C3"/>
    <w:rsid w:val="004935DB"/>
    <w:rsid w:val="00497A56"/>
    <w:rsid w:val="00497D80"/>
    <w:rsid w:val="004A299E"/>
    <w:rsid w:val="004A6088"/>
    <w:rsid w:val="004A6774"/>
    <w:rsid w:val="004B01BF"/>
    <w:rsid w:val="004B0DA2"/>
    <w:rsid w:val="004B732F"/>
    <w:rsid w:val="004C16DE"/>
    <w:rsid w:val="004C5648"/>
    <w:rsid w:val="004C632A"/>
    <w:rsid w:val="004C70AE"/>
    <w:rsid w:val="004D3118"/>
    <w:rsid w:val="004E1CA6"/>
    <w:rsid w:val="004E465D"/>
    <w:rsid w:val="004F182D"/>
    <w:rsid w:val="004F3DA8"/>
    <w:rsid w:val="004F4A16"/>
    <w:rsid w:val="004F571F"/>
    <w:rsid w:val="00500D56"/>
    <w:rsid w:val="005031D3"/>
    <w:rsid w:val="0050336C"/>
    <w:rsid w:val="0050611D"/>
    <w:rsid w:val="00506C5F"/>
    <w:rsid w:val="00514FBE"/>
    <w:rsid w:val="00524E1B"/>
    <w:rsid w:val="005348EF"/>
    <w:rsid w:val="005364A2"/>
    <w:rsid w:val="00537698"/>
    <w:rsid w:val="00541E5C"/>
    <w:rsid w:val="005464BB"/>
    <w:rsid w:val="00551619"/>
    <w:rsid w:val="00555067"/>
    <w:rsid w:val="00556FE6"/>
    <w:rsid w:val="005602D5"/>
    <w:rsid w:val="00567F91"/>
    <w:rsid w:val="005710FC"/>
    <w:rsid w:val="005723C3"/>
    <w:rsid w:val="0057309D"/>
    <w:rsid w:val="00581A4B"/>
    <w:rsid w:val="00582DDA"/>
    <w:rsid w:val="00584821"/>
    <w:rsid w:val="005876CE"/>
    <w:rsid w:val="00590946"/>
    <w:rsid w:val="005A1208"/>
    <w:rsid w:val="005B4248"/>
    <w:rsid w:val="005B506D"/>
    <w:rsid w:val="005B594E"/>
    <w:rsid w:val="005C2D6C"/>
    <w:rsid w:val="005D0AD7"/>
    <w:rsid w:val="005D0BED"/>
    <w:rsid w:val="005D3395"/>
    <w:rsid w:val="005D424C"/>
    <w:rsid w:val="005D45E0"/>
    <w:rsid w:val="005D5586"/>
    <w:rsid w:val="005D7F91"/>
    <w:rsid w:val="005E140E"/>
    <w:rsid w:val="005E3E6B"/>
    <w:rsid w:val="005E4DFA"/>
    <w:rsid w:val="005F5CE8"/>
    <w:rsid w:val="005F7616"/>
    <w:rsid w:val="006005FA"/>
    <w:rsid w:val="00612897"/>
    <w:rsid w:val="0061341E"/>
    <w:rsid w:val="0061479A"/>
    <w:rsid w:val="00627D38"/>
    <w:rsid w:val="0063334E"/>
    <w:rsid w:val="00640133"/>
    <w:rsid w:val="006407E3"/>
    <w:rsid w:val="00640929"/>
    <w:rsid w:val="00643F80"/>
    <w:rsid w:val="00644F2A"/>
    <w:rsid w:val="00653E8F"/>
    <w:rsid w:val="006545A4"/>
    <w:rsid w:val="006567D7"/>
    <w:rsid w:val="006629EC"/>
    <w:rsid w:val="00665899"/>
    <w:rsid w:val="00667455"/>
    <w:rsid w:val="00670417"/>
    <w:rsid w:val="006741BF"/>
    <w:rsid w:val="006816A2"/>
    <w:rsid w:val="00684159"/>
    <w:rsid w:val="00684183"/>
    <w:rsid w:val="00685D10"/>
    <w:rsid w:val="00691242"/>
    <w:rsid w:val="006A5884"/>
    <w:rsid w:val="006A66F3"/>
    <w:rsid w:val="006B29D7"/>
    <w:rsid w:val="006B69D8"/>
    <w:rsid w:val="006C1879"/>
    <w:rsid w:val="006C239A"/>
    <w:rsid w:val="006C23AA"/>
    <w:rsid w:val="006C2BE5"/>
    <w:rsid w:val="006C3DA7"/>
    <w:rsid w:val="006C5249"/>
    <w:rsid w:val="006C5CD3"/>
    <w:rsid w:val="006C6B49"/>
    <w:rsid w:val="006D4205"/>
    <w:rsid w:val="006D4F23"/>
    <w:rsid w:val="006E29C5"/>
    <w:rsid w:val="006E4407"/>
    <w:rsid w:val="006E4B21"/>
    <w:rsid w:val="006F2486"/>
    <w:rsid w:val="006F2D9F"/>
    <w:rsid w:val="006F4F00"/>
    <w:rsid w:val="00704164"/>
    <w:rsid w:val="0070516D"/>
    <w:rsid w:val="00707619"/>
    <w:rsid w:val="00707B42"/>
    <w:rsid w:val="00713C22"/>
    <w:rsid w:val="00715630"/>
    <w:rsid w:val="00727D1C"/>
    <w:rsid w:val="00732B7E"/>
    <w:rsid w:val="00733558"/>
    <w:rsid w:val="00743476"/>
    <w:rsid w:val="00750CAE"/>
    <w:rsid w:val="00753EA1"/>
    <w:rsid w:val="00754D6B"/>
    <w:rsid w:val="007576CF"/>
    <w:rsid w:val="00764029"/>
    <w:rsid w:val="007719BE"/>
    <w:rsid w:val="00772738"/>
    <w:rsid w:val="00776461"/>
    <w:rsid w:val="00776C17"/>
    <w:rsid w:val="007872EF"/>
    <w:rsid w:val="007878FC"/>
    <w:rsid w:val="007918E1"/>
    <w:rsid w:val="007A5F8F"/>
    <w:rsid w:val="007A6B6F"/>
    <w:rsid w:val="007B3F5D"/>
    <w:rsid w:val="007B4996"/>
    <w:rsid w:val="007C11A4"/>
    <w:rsid w:val="007C1E3E"/>
    <w:rsid w:val="007C2C92"/>
    <w:rsid w:val="007C5F6A"/>
    <w:rsid w:val="007D01BD"/>
    <w:rsid w:val="007E62F2"/>
    <w:rsid w:val="007F7169"/>
    <w:rsid w:val="00800292"/>
    <w:rsid w:val="00804A23"/>
    <w:rsid w:val="00805FCF"/>
    <w:rsid w:val="0081039D"/>
    <w:rsid w:val="00815717"/>
    <w:rsid w:val="00815C42"/>
    <w:rsid w:val="008213A7"/>
    <w:rsid w:val="0082305F"/>
    <w:rsid w:val="00823A77"/>
    <w:rsid w:val="008249BD"/>
    <w:rsid w:val="008320C4"/>
    <w:rsid w:val="008345E7"/>
    <w:rsid w:val="00842EB6"/>
    <w:rsid w:val="0084357C"/>
    <w:rsid w:val="00847693"/>
    <w:rsid w:val="00856DFE"/>
    <w:rsid w:val="008617EE"/>
    <w:rsid w:val="00861E49"/>
    <w:rsid w:val="00862931"/>
    <w:rsid w:val="0087060B"/>
    <w:rsid w:val="0087187D"/>
    <w:rsid w:val="00872D17"/>
    <w:rsid w:val="00874622"/>
    <w:rsid w:val="0087564B"/>
    <w:rsid w:val="00875FCE"/>
    <w:rsid w:val="008773F3"/>
    <w:rsid w:val="0088004B"/>
    <w:rsid w:val="00885CBA"/>
    <w:rsid w:val="00890145"/>
    <w:rsid w:val="00891C39"/>
    <w:rsid w:val="008973E7"/>
    <w:rsid w:val="008A2A35"/>
    <w:rsid w:val="008A2BD5"/>
    <w:rsid w:val="008A68E2"/>
    <w:rsid w:val="008A6EAA"/>
    <w:rsid w:val="008B50CB"/>
    <w:rsid w:val="008B5DA9"/>
    <w:rsid w:val="008C3C99"/>
    <w:rsid w:val="008D29C1"/>
    <w:rsid w:val="008D4CA1"/>
    <w:rsid w:val="008E101A"/>
    <w:rsid w:val="008E2FE3"/>
    <w:rsid w:val="008F4C3F"/>
    <w:rsid w:val="0090132A"/>
    <w:rsid w:val="00903430"/>
    <w:rsid w:val="00910A7C"/>
    <w:rsid w:val="00910DDD"/>
    <w:rsid w:val="00916F0F"/>
    <w:rsid w:val="00926706"/>
    <w:rsid w:val="009313B7"/>
    <w:rsid w:val="00931DB6"/>
    <w:rsid w:val="00935277"/>
    <w:rsid w:val="0094428E"/>
    <w:rsid w:val="00947368"/>
    <w:rsid w:val="00947766"/>
    <w:rsid w:val="00961569"/>
    <w:rsid w:val="00962992"/>
    <w:rsid w:val="00964B63"/>
    <w:rsid w:val="00966322"/>
    <w:rsid w:val="00971B71"/>
    <w:rsid w:val="00972A43"/>
    <w:rsid w:val="00976A42"/>
    <w:rsid w:val="0098353E"/>
    <w:rsid w:val="0098393C"/>
    <w:rsid w:val="00986111"/>
    <w:rsid w:val="00992A19"/>
    <w:rsid w:val="00992EE4"/>
    <w:rsid w:val="00993A04"/>
    <w:rsid w:val="00994C2B"/>
    <w:rsid w:val="00997504"/>
    <w:rsid w:val="00997DAC"/>
    <w:rsid w:val="009A1477"/>
    <w:rsid w:val="009B38C0"/>
    <w:rsid w:val="009B429F"/>
    <w:rsid w:val="009B6114"/>
    <w:rsid w:val="009B70D2"/>
    <w:rsid w:val="009C1F5F"/>
    <w:rsid w:val="009C357F"/>
    <w:rsid w:val="009D2DDC"/>
    <w:rsid w:val="009E01A9"/>
    <w:rsid w:val="009E3049"/>
    <w:rsid w:val="009E620E"/>
    <w:rsid w:val="009F5713"/>
    <w:rsid w:val="009F7FFD"/>
    <w:rsid w:val="00A055BA"/>
    <w:rsid w:val="00A14314"/>
    <w:rsid w:val="00A15917"/>
    <w:rsid w:val="00A17EAC"/>
    <w:rsid w:val="00A255C5"/>
    <w:rsid w:val="00A268CD"/>
    <w:rsid w:val="00A272DC"/>
    <w:rsid w:val="00A27568"/>
    <w:rsid w:val="00A3278B"/>
    <w:rsid w:val="00A441B0"/>
    <w:rsid w:val="00A44525"/>
    <w:rsid w:val="00A478E0"/>
    <w:rsid w:val="00A47BDE"/>
    <w:rsid w:val="00A527D7"/>
    <w:rsid w:val="00A54368"/>
    <w:rsid w:val="00A5687F"/>
    <w:rsid w:val="00A660D2"/>
    <w:rsid w:val="00A7721E"/>
    <w:rsid w:val="00A7795A"/>
    <w:rsid w:val="00A77B25"/>
    <w:rsid w:val="00A81351"/>
    <w:rsid w:val="00A918B5"/>
    <w:rsid w:val="00A91D3F"/>
    <w:rsid w:val="00AA321E"/>
    <w:rsid w:val="00AA79A7"/>
    <w:rsid w:val="00AB64FC"/>
    <w:rsid w:val="00AC00A8"/>
    <w:rsid w:val="00AC00FB"/>
    <w:rsid w:val="00AC0EF8"/>
    <w:rsid w:val="00AC3C0B"/>
    <w:rsid w:val="00AC5A93"/>
    <w:rsid w:val="00AD07D2"/>
    <w:rsid w:val="00AE46C0"/>
    <w:rsid w:val="00AF0C10"/>
    <w:rsid w:val="00AF20D4"/>
    <w:rsid w:val="00AF4159"/>
    <w:rsid w:val="00AF71C5"/>
    <w:rsid w:val="00B063C1"/>
    <w:rsid w:val="00B066E0"/>
    <w:rsid w:val="00B10E35"/>
    <w:rsid w:val="00B10EB4"/>
    <w:rsid w:val="00B1706F"/>
    <w:rsid w:val="00B22F94"/>
    <w:rsid w:val="00B25CCF"/>
    <w:rsid w:val="00B27D15"/>
    <w:rsid w:val="00B308CA"/>
    <w:rsid w:val="00B320A8"/>
    <w:rsid w:val="00B32D16"/>
    <w:rsid w:val="00B3305C"/>
    <w:rsid w:val="00B34BAD"/>
    <w:rsid w:val="00B37301"/>
    <w:rsid w:val="00B375AF"/>
    <w:rsid w:val="00B4667C"/>
    <w:rsid w:val="00B46B83"/>
    <w:rsid w:val="00B612E2"/>
    <w:rsid w:val="00B62503"/>
    <w:rsid w:val="00B67D2B"/>
    <w:rsid w:val="00B71599"/>
    <w:rsid w:val="00B7460D"/>
    <w:rsid w:val="00B75EB7"/>
    <w:rsid w:val="00B773B1"/>
    <w:rsid w:val="00B8126B"/>
    <w:rsid w:val="00B92A0E"/>
    <w:rsid w:val="00B96A78"/>
    <w:rsid w:val="00B96AD9"/>
    <w:rsid w:val="00B96DCF"/>
    <w:rsid w:val="00B97289"/>
    <w:rsid w:val="00BA2EDE"/>
    <w:rsid w:val="00BA4769"/>
    <w:rsid w:val="00BA76B3"/>
    <w:rsid w:val="00BB2591"/>
    <w:rsid w:val="00BB67F1"/>
    <w:rsid w:val="00BB6F10"/>
    <w:rsid w:val="00BC2388"/>
    <w:rsid w:val="00BC3954"/>
    <w:rsid w:val="00BC71DA"/>
    <w:rsid w:val="00BD3BCA"/>
    <w:rsid w:val="00BE012B"/>
    <w:rsid w:val="00BE266B"/>
    <w:rsid w:val="00BE3223"/>
    <w:rsid w:val="00BE3DCC"/>
    <w:rsid w:val="00BE5156"/>
    <w:rsid w:val="00BF5F2E"/>
    <w:rsid w:val="00C10533"/>
    <w:rsid w:val="00C1126D"/>
    <w:rsid w:val="00C16211"/>
    <w:rsid w:val="00C17C7C"/>
    <w:rsid w:val="00C21EFE"/>
    <w:rsid w:val="00C25C50"/>
    <w:rsid w:val="00C26948"/>
    <w:rsid w:val="00C30305"/>
    <w:rsid w:val="00C310C7"/>
    <w:rsid w:val="00C331D0"/>
    <w:rsid w:val="00C33C06"/>
    <w:rsid w:val="00C445F8"/>
    <w:rsid w:val="00C471BF"/>
    <w:rsid w:val="00C50624"/>
    <w:rsid w:val="00C5579F"/>
    <w:rsid w:val="00C5764F"/>
    <w:rsid w:val="00C62892"/>
    <w:rsid w:val="00C71F89"/>
    <w:rsid w:val="00C72F21"/>
    <w:rsid w:val="00C73CB4"/>
    <w:rsid w:val="00C75670"/>
    <w:rsid w:val="00C85D9C"/>
    <w:rsid w:val="00C93C4B"/>
    <w:rsid w:val="00CA0F6F"/>
    <w:rsid w:val="00CA28F2"/>
    <w:rsid w:val="00CB2CA3"/>
    <w:rsid w:val="00CC1FC4"/>
    <w:rsid w:val="00CC4CDA"/>
    <w:rsid w:val="00CC4D89"/>
    <w:rsid w:val="00CD7D30"/>
    <w:rsid w:val="00CE1B27"/>
    <w:rsid w:val="00CE72C0"/>
    <w:rsid w:val="00CF0258"/>
    <w:rsid w:val="00CF0B39"/>
    <w:rsid w:val="00D02B6D"/>
    <w:rsid w:val="00D0315A"/>
    <w:rsid w:val="00D03D92"/>
    <w:rsid w:val="00D11F82"/>
    <w:rsid w:val="00D1796F"/>
    <w:rsid w:val="00D20E5E"/>
    <w:rsid w:val="00D3447F"/>
    <w:rsid w:val="00D37C66"/>
    <w:rsid w:val="00D43362"/>
    <w:rsid w:val="00D5607F"/>
    <w:rsid w:val="00D56840"/>
    <w:rsid w:val="00D5797D"/>
    <w:rsid w:val="00D6581D"/>
    <w:rsid w:val="00D67B89"/>
    <w:rsid w:val="00D70BDC"/>
    <w:rsid w:val="00D764FE"/>
    <w:rsid w:val="00D77867"/>
    <w:rsid w:val="00D7796E"/>
    <w:rsid w:val="00D9197E"/>
    <w:rsid w:val="00D91C58"/>
    <w:rsid w:val="00D9334A"/>
    <w:rsid w:val="00D95EFF"/>
    <w:rsid w:val="00D97B5B"/>
    <w:rsid w:val="00DA0A16"/>
    <w:rsid w:val="00DA228C"/>
    <w:rsid w:val="00DA7209"/>
    <w:rsid w:val="00DA79F4"/>
    <w:rsid w:val="00DB0ED1"/>
    <w:rsid w:val="00DB234E"/>
    <w:rsid w:val="00DC5D78"/>
    <w:rsid w:val="00DD470C"/>
    <w:rsid w:val="00DD5796"/>
    <w:rsid w:val="00DE0669"/>
    <w:rsid w:val="00DF2577"/>
    <w:rsid w:val="00DF31A3"/>
    <w:rsid w:val="00DF7098"/>
    <w:rsid w:val="00E03603"/>
    <w:rsid w:val="00E04284"/>
    <w:rsid w:val="00E06134"/>
    <w:rsid w:val="00E06B60"/>
    <w:rsid w:val="00E15943"/>
    <w:rsid w:val="00E1786C"/>
    <w:rsid w:val="00E215E4"/>
    <w:rsid w:val="00E233B8"/>
    <w:rsid w:val="00E2576D"/>
    <w:rsid w:val="00E2580C"/>
    <w:rsid w:val="00E26188"/>
    <w:rsid w:val="00E3401A"/>
    <w:rsid w:val="00E41A33"/>
    <w:rsid w:val="00E41B22"/>
    <w:rsid w:val="00E44E7D"/>
    <w:rsid w:val="00E47216"/>
    <w:rsid w:val="00E505E1"/>
    <w:rsid w:val="00E535BB"/>
    <w:rsid w:val="00E536BE"/>
    <w:rsid w:val="00E53E99"/>
    <w:rsid w:val="00E5596C"/>
    <w:rsid w:val="00E60A20"/>
    <w:rsid w:val="00E62241"/>
    <w:rsid w:val="00E63702"/>
    <w:rsid w:val="00E6723E"/>
    <w:rsid w:val="00E67713"/>
    <w:rsid w:val="00E67F76"/>
    <w:rsid w:val="00E74506"/>
    <w:rsid w:val="00E7694E"/>
    <w:rsid w:val="00E774AC"/>
    <w:rsid w:val="00E832BC"/>
    <w:rsid w:val="00E84731"/>
    <w:rsid w:val="00E90AE6"/>
    <w:rsid w:val="00E91240"/>
    <w:rsid w:val="00E928F7"/>
    <w:rsid w:val="00EA277A"/>
    <w:rsid w:val="00EA2D9D"/>
    <w:rsid w:val="00EA40D2"/>
    <w:rsid w:val="00EA6CA0"/>
    <w:rsid w:val="00EB243C"/>
    <w:rsid w:val="00EB3460"/>
    <w:rsid w:val="00EB5A58"/>
    <w:rsid w:val="00EC1EF9"/>
    <w:rsid w:val="00EC263C"/>
    <w:rsid w:val="00EC3791"/>
    <w:rsid w:val="00EC3EF8"/>
    <w:rsid w:val="00ED1124"/>
    <w:rsid w:val="00ED2BC0"/>
    <w:rsid w:val="00EE6858"/>
    <w:rsid w:val="00EE6E6E"/>
    <w:rsid w:val="00EE6FC4"/>
    <w:rsid w:val="00EF1C71"/>
    <w:rsid w:val="00EF6A9F"/>
    <w:rsid w:val="00F03BBF"/>
    <w:rsid w:val="00F12681"/>
    <w:rsid w:val="00F15FC1"/>
    <w:rsid w:val="00F1631E"/>
    <w:rsid w:val="00F1764B"/>
    <w:rsid w:val="00F178EA"/>
    <w:rsid w:val="00F24CBF"/>
    <w:rsid w:val="00F3105D"/>
    <w:rsid w:val="00F31150"/>
    <w:rsid w:val="00F32AEA"/>
    <w:rsid w:val="00F3453A"/>
    <w:rsid w:val="00F35126"/>
    <w:rsid w:val="00F459B2"/>
    <w:rsid w:val="00F45FEB"/>
    <w:rsid w:val="00F54C6E"/>
    <w:rsid w:val="00F55A44"/>
    <w:rsid w:val="00F62D68"/>
    <w:rsid w:val="00F65763"/>
    <w:rsid w:val="00F65821"/>
    <w:rsid w:val="00F671F4"/>
    <w:rsid w:val="00F74CBD"/>
    <w:rsid w:val="00F81C8D"/>
    <w:rsid w:val="00F849FD"/>
    <w:rsid w:val="00F85467"/>
    <w:rsid w:val="00F87DB0"/>
    <w:rsid w:val="00F978D0"/>
    <w:rsid w:val="00FA48F3"/>
    <w:rsid w:val="00FA601F"/>
    <w:rsid w:val="00FB03ED"/>
    <w:rsid w:val="00FB1AD0"/>
    <w:rsid w:val="00FB1BE6"/>
    <w:rsid w:val="00FB2626"/>
    <w:rsid w:val="00FC29E8"/>
    <w:rsid w:val="00FC46D2"/>
    <w:rsid w:val="00FC48D4"/>
    <w:rsid w:val="00FE1A7F"/>
    <w:rsid w:val="00FE78D8"/>
    <w:rsid w:val="00FF2308"/>
    <w:rsid w:val="00FF3A7B"/>
    <w:rsid w:val="00FF6422"/>
    <w:rsid w:val="00FF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docId w15:val="{3F46029D-DDD6-4EA1-A798-1B3028FDF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33558"/>
    <w:rPr>
      <w:sz w:val="24"/>
    </w:rPr>
  </w:style>
  <w:style w:type="paragraph" w:styleId="Heading1">
    <w:name w:val="heading 1"/>
    <w:basedOn w:val="Normal"/>
    <w:next w:val="Normal"/>
    <w:qFormat/>
    <w:rsid w:val="00733558"/>
    <w:pPr>
      <w:keepNext/>
      <w:jc w:val="center"/>
      <w:outlineLvl w:val="0"/>
    </w:pPr>
    <w:rPr>
      <w:b/>
    </w:rPr>
  </w:style>
  <w:style w:type="paragraph" w:styleId="Heading2">
    <w:name w:val="heading 2"/>
    <w:basedOn w:val="Normal"/>
    <w:next w:val="Normal"/>
    <w:link w:val="Heading2Char"/>
    <w:qFormat/>
    <w:rsid w:val="00733558"/>
    <w:pPr>
      <w:keepNext/>
      <w:jc w:val="center"/>
      <w:outlineLvl w:val="1"/>
    </w:pPr>
    <w:rPr>
      <w:b/>
      <w:u w:val="single"/>
    </w:rPr>
  </w:style>
  <w:style w:type="paragraph" w:styleId="Heading3">
    <w:name w:val="heading 3"/>
    <w:basedOn w:val="Normal"/>
    <w:next w:val="Normal"/>
    <w:qFormat/>
    <w:rsid w:val="00733558"/>
    <w:pPr>
      <w:keepNext/>
      <w:ind w:left="4320"/>
      <w:jc w:val="both"/>
      <w:outlineLvl w:val="2"/>
    </w:pPr>
    <w:rPr>
      <w:b/>
      <w:smallCaps/>
    </w:rPr>
  </w:style>
  <w:style w:type="paragraph" w:styleId="Heading4">
    <w:name w:val="heading 4"/>
    <w:basedOn w:val="Normal"/>
    <w:next w:val="Normal"/>
    <w:qFormat/>
    <w:rsid w:val="00733558"/>
    <w:pPr>
      <w:keepNext/>
      <w:spacing w:line="408" w:lineRule="atLeast"/>
      <w:jc w:val="both"/>
      <w:outlineLvl w:val="3"/>
    </w:pPr>
    <w:rPr>
      <w:rFonts w:ascii="Arial" w:hAnsi="Arial"/>
      <w:b/>
      <w:i/>
      <w:sz w:val="22"/>
      <w:u w:val="single"/>
    </w:rPr>
  </w:style>
  <w:style w:type="paragraph" w:styleId="Heading5">
    <w:name w:val="heading 5"/>
    <w:basedOn w:val="Normal"/>
    <w:next w:val="Normal"/>
    <w:qFormat/>
    <w:rsid w:val="00733558"/>
    <w:pPr>
      <w:keepNext/>
      <w:spacing w:line="408" w:lineRule="atLeast"/>
      <w:jc w:val="center"/>
      <w:outlineLvl w:val="4"/>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33558"/>
    <w:pPr>
      <w:framePr w:w="7920" w:h="1980" w:hRule="exact" w:hSpace="180" w:wrap="auto" w:hAnchor="page" w:xAlign="center" w:yAlign="bottom"/>
      <w:ind w:left="2880"/>
    </w:pPr>
    <w:rPr>
      <w:caps/>
      <w:sz w:val="22"/>
    </w:rPr>
  </w:style>
  <w:style w:type="paragraph" w:styleId="Title">
    <w:name w:val="Title"/>
    <w:basedOn w:val="Normal"/>
    <w:link w:val="TitleChar"/>
    <w:qFormat/>
    <w:rsid w:val="00733558"/>
    <w:pPr>
      <w:jc w:val="center"/>
    </w:pPr>
  </w:style>
  <w:style w:type="paragraph" w:styleId="BodyText">
    <w:name w:val="Body Text"/>
    <w:basedOn w:val="Normal"/>
    <w:rsid w:val="00733558"/>
    <w:pPr>
      <w:spacing w:line="480" w:lineRule="auto"/>
      <w:jc w:val="both"/>
    </w:pPr>
  </w:style>
  <w:style w:type="paragraph" w:styleId="Header">
    <w:name w:val="header"/>
    <w:basedOn w:val="Normal"/>
    <w:link w:val="HeaderChar"/>
    <w:uiPriority w:val="99"/>
    <w:rsid w:val="00733558"/>
    <w:pPr>
      <w:tabs>
        <w:tab w:val="center" w:pos="4320"/>
        <w:tab w:val="right" w:pos="8640"/>
      </w:tabs>
    </w:pPr>
  </w:style>
  <w:style w:type="paragraph" w:styleId="Footer">
    <w:name w:val="footer"/>
    <w:basedOn w:val="Normal"/>
    <w:link w:val="FooterChar"/>
    <w:uiPriority w:val="99"/>
    <w:rsid w:val="00733558"/>
    <w:pPr>
      <w:tabs>
        <w:tab w:val="center" w:pos="4320"/>
        <w:tab w:val="right" w:pos="8640"/>
      </w:tabs>
    </w:pPr>
  </w:style>
  <w:style w:type="character" w:styleId="PageNumber">
    <w:name w:val="page number"/>
    <w:basedOn w:val="DefaultParagraphFont"/>
    <w:rsid w:val="00733558"/>
  </w:style>
  <w:style w:type="paragraph" w:styleId="FootnoteText">
    <w:name w:val="footnote text"/>
    <w:basedOn w:val="Normal"/>
    <w:semiHidden/>
    <w:rsid w:val="00733558"/>
    <w:rPr>
      <w:sz w:val="20"/>
    </w:rPr>
  </w:style>
  <w:style w:type="character" w:styleId="FootnoteReference">
    <w:name w:val="footnote reference"/>
    <w:semiHidden/>
    <w:rsid w:val="00733558"/>
    <w:rPr>
      <w:vertAlign w:val="superscript"/>
    </w:rPr>
  </w:style>
  <w:style w:type="paragraph" w:styleId="BodyTextIndent">
    <w:name w:val="Body Text Indent"/>
    <w:basedOn w:val="Normal"/>
    <w:rsid w:val="00733558"/>
    <w:pPr>
      <w:spacing w:line="360" w:lineRule="auto"/>
      <w:ind w:firstLine="720"/>
      <w:jc w:val="both"/>
    </w:pPr>
    <w:rPr>
      <w:color w:val="0000FF"/>
      <w:sz w:val="22"/>
    </w:rPr>
  </w:style>
  <w:style w:type="paragraph" w:styleId="BodyTextIndent2">
    <w:name w:val="Body Text Indent 2"/>
    <w:basedOn w:val="Normal"/>
    <w:rsid w:val="00733558"/>
    <w:pPr>
      <w:spacing w:line="480" w:lineRule="auto"/>
      <w:ind w:firstLine="720"/>
      <w:jc w:val="both"/>
    </w:pPr>
  </w:style>
  <w:style w:type="paragraph" w:styleId="BodyTextIndent3">
    <w:name w:val="Body Text Indent 3"/>
    <w:basedOn w:val="Normal"/>
    <w:rsid w:val="00733558"/>
    <w:pPr>
      <w:ind w:left="4320"/>
      <w:jc w:val="both"/>
    </w:pPr>
    <w:rPr>
      <w:rFonts w:ascii="Arial" w:hAnsi="Arial"/>
      <w:b/>
      <w:sz w:val="22"/>
    </w:rPr>
  </w:style>
  <w:style w:type="paragraph" w:customStyle="1" w:styleId="NormalItalic">
    <w:name w:val="Normal + Italic"/>
    <w:basedOn w:val="Normal"/>
    <w:link w:val="NormalItalicChar"/>
    <w:rsid w:val="00C16211"/>
    <w:pPr>
      <w:tabs>
        <w:tab w:val="num" w:pos="360"/>
      </w:tabs>
      <w:ind w:left="360" w:hanging="360"/>
      <w:jc w:val="both"/>
    </w:pPr>
    <w:rPr>
      <w:rFonts w:ascii="Verdana" w:hAnsi="Verdana"/>
      <w:sz w:val="18"/>
      <w:szCs w:val="18"/>
    </w:rPr>
  </w:style>
  <w:style w:type="character" w:customStyle="1" w:styleId="NormalItalicChar">
    <w:name w:val="Normal + Italic Char"/>
    <w:link w:val="NormalItalic"/>
    <w:rsid w:val="00C16211"/>
    <w:rPr>
      <w:rFonts w:ascii="Verdana" w:hAnsi="Verdana"/>
      <w:sz w:val="18"/>
      <w:szCs w:val="18"/>
      <w:lang w:val="en-US" w:eastAsia="en-US" w:bidi="ar-SA"/>
    </w:rPr>
  </w:style>
  <w:style w:type="table" w:styleId="TableGrid">
    <w:name w:val="Table Grid"/>
    <w:basedOn w:val="TableNormal"/>
    <w:rsid w:val="00C3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8393C"/>
    <w:rPr>
      <w:rFonts w:ascii="Tahoma" w:hAnsi="Tahoma" w:cs="Tahoma"/>
      <w:sz w:val="16"/>
      <w:szCs w:val="16"/>
    </w:rPr>
  </w:style>
  <w:style w:type="character" w:styleId="Hyperlink">
    <w:name w:val="Hyperlink"/>
    <w:rsid w:val="00590946"/>
    <w:rPr>
      <w:color w:val="0000FF"/>
      <w:u w:val="single"/>
    </w:rPr>
  </w:style>
  <w:style w:type="character" w:styleId="CommentReference">
    <w:name w:val="annotation reference"/>
    <w:rsid w:val="00707619"/>
    <w:rPr>
      <w:sz w:val="16"/>
      <w:szCs w:val="16"/>
    </w:rPr>
  </w:style>
  <w:style w:type="paragraph" w:styleId="CommentText">
    <w:name w:val="annotation text"/>
    <w:basedOn w:val="Normal"/>
    <w:link w:val="CommentTextChar"/>
    <w:rsid w:val="00707619"/>
    <w:rPr>
      <w:sz w:val="20"/>
    </w:rPr>
  </w:style>
  <w:style w:type="character" w:customStyle="1" w:styleId="CommentTextChar">
    <w:name w:val="Comment Text Char"/>
    <w:basedOn w:val="DefaultParagraphFont"/>
    <w:link w:val="CommentText"/>
    <w:rsid w:val="00707619"/>
  </w:style>
  <w:style w:type="paragraph" w:styleId="CommentSubject">
    <w:name w:val="annotation subject"/>
    <w:basedOn w:val="CommentText"/>
    <w:next w:val="CommentText"/>
    <w:link w:val="CommentSubjectChar"/>
    <w:rsid w:val="00707619"/>
    <w:rPr>
      <w:b/>
      <w:bCs/>
    </w:rPr>
  </w:style>
  <w:style w:type="character" w:customStyle="1" w:styleId="CommentSubjectChar">
    <w:name w:val="Comment Subject Char"/>
    <w:link w:val="CommentSubject"/>
    <w:rsid w:val="00707619"/>
    <w:rPr>
      <w:b/>
      <w:bCs/>
    </w:rPr>
  </w:style>
  <w:style w:type="character" w:customStyle="1" w:styleId="FooterChar">
    <w:name w:val="Footer Char"/>
    <w:link w:val="Footer"/>
    <w:uiPriority w:val="99"/>
    <w:rsid w:val="00BE266B"/>
    <w:rPr>
      <w:sz w:val="24"/>
    </w:rPr>
  </w:style>
  <w:style w:type="paragraph" w:styleId="ListParagraph">
    <w:name w:val="List Paragraph"/>
    <w:basedOn w:val="Normal"/>
    <w:uiPriority w:val="34"/>
    <w:qFormat/>
    <w:rsid w:val="00040D5E"/>
    <w:pPr>
      <w:ind w:left="720"/>
      <w:contextualSpacing/>
    </w:pPr>
  </w:style>
  <w:style w:type="character" w:customStyle="1" w:styleId="HeaderChar">
    <w:name w:val="Header Char"/>
    <w:link w:val="Header"/>
    <w:uiPriority w:val="99"/>
    <w:rsid w:val="00976A42"/>
    <w:rPr>
      <w:sz w:val="24"/>
    </w:rPr>
  </w:style>
  <w:style w:type="paragraph" w:styleId="EndnoteText">
    <w:name w:val="endnote text"/>
    <w:basedOn w:val="Normal"/>
    <w:link w:val="EndnoteTextChar"/>
    <w:rsid w:val="00CD7D30"/>
    <w:rPr>
      <w:sz w:val="20"/>
    </w:rPr>
  </w:style>
  <w:style w:type="character" w:customStyle="1" w:styleId="EndnoteTextChar">
    <w:name w:val="Endnote Text Char"/>
    <w:basedOn w:val="DefaultParagraphFont"/>
    <w:link w:val="EndnoteText"/>
    <w:rsid w:val="00CD7D30"/>
  </w:style>
  <w:style w:type="character" w:styleId="EndnoteReference">
    <w:name w:val="endnote reference"/>
    <w:rsid w:val="00CD7D30"/>
    <w:rPr>
      <w:vertAlign w:val="superscript"/>
    </w:rPr>
  </w:style>
  <w:style w:type="character" w:customStyle="1" w:styleId="Heading2Char">
    <w:name w:val="Heading 2 Char"/>
    <w:link w:val="Heading2"/>
    <w:rsid w:val="00B75EB7"/>
    <w:rPr>
      <w:b/>
      <w:sz w:val="24"/>
      <w:u w:val="single"/>
    </w:rPr>
  </w:style>
  <w:style w:type="character" w:customStyle="1" w:styleId="TitleChar">
    <w:name w:val="Title Char"/>
    <w:link w:val="Title"/>
    <w:rsid w:val="00B75EB7"/>
    <w:rPr>
      <w:sz w:val="24"/>
    </w:rPr>
  </w:style>
  <w:style w:type="paragraph" w:customStyle="1" w:styleId="CaseCaption">
    <w:name w:val="Case Caption"/>
    <w:basedOn w:val="Normal"/>
    <w:link w:val="CaseCaptionChar"/>
    <w:qFormat/>
    <w:rsid w:val="005A1208"/>
    <w:pPr>
      <w:keepNext/>
      <w:jc w:val="center"/>
      <w:outlineLvl w:val="3"/>
    </w:pPr>
    <w:rPr>
      <w:b/>
      <w:caps/>
      <w:szCs w:val="24"/>
    </w:rPr>
  </w:style>
  <w:style w:type="paragraph" w:customStyle="1" w:styleId="DocketNo">
    <w:name w:val="Docket No"/>
    <w:basedOn w:val="Normal"/>
    <w:link w:val="DocketNoChar"/>
    <w:qFormat/>
    <w:rsid w:val="005A1208"/>
    <w:pPr>
      <w:keepNext/>
      <w:spacing w:after="120" w:line="360" w:lineRule="auto"/>
      <w:ind w:firstLine="720"/>
      <w:jc w:val="center"/>
      <w:outlineLvl w:val="3"/>
    </w:pPr>
    <w:rPr>
      <w:b/>
      <w:caps/>
      <w:sz w:val="28"/>
      <w:szCs w:val="24"/>
    </w:rPr>
  </w:style>
  <w:style w:type="character" w:customStyle="1" w:styleId="CaseCaptionChar">
    <w:name w:val="Case Caption Char"/>
    <w:link w:val="CaseCaption"/>
    <w:rsid w:val="005A1208"/>
    <w:rPr>
      <w:b/>
      <w:caps/>
      <w:sz w:val="24"/>
      <w:szCs w:val="24"/>
    </w:rPr>
  </w:style>
  <w:style w:type="character" w:customStyle="1" w:styleId="DocketNoChar">
    <w:name w:val="Docket No Char"/>
    <w:link w:val="DocketNo"/>
    <w:rsid w:val="005A1208"/>
    <w:rPr>
      <w:b/>
      <w:cap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56823">
      <w:bodyDiv w:val="1"/>
      <w:marLeft w:val="0"/>
      <w:marRight w:val="0"/>
      <w:marTop w:val="0"/>
      <w:marBottom w:val="0"/>
      <w:divBdr>
        <w:top w:val="none" w:sz="0" w:space="0" w:color="auto"/>
        <w:left w:val="none" w:sz="0" w:space="0" w:color="auto"/>
        <w:bottom w:val="none" w:sz="0" w:space="0" w:color="auto"/>
        <w:right w:val="none" w:sz="0" w:space="0" w:color="auto"/>
      </w:divBdr>
    </w:div>
    <w:div w:id="1369649292">
      <w:bodyDiv w:val="1"/>
      <w:marLeft w:val="0"/>
      <w:marRight w:val="0"/>
      <w:marTop w:val="0"/>
      <w:marBottom w:val="0"/>
      <w:divBdr>
        <w:top w:val="none" w:sz="0" w:space="0" w:color="auto"/>
        <w:left w:val="none" w:sz="0" w:space="0" w:color="auto"/>
        <w:bottom w:val="none" w:sz="0" w:space="0" w:color="auto"/>
        <w:right w:val="none" w:sz="0" w:space="0" w:color="auto"/>
      </w:divBdr>
    </w:div>
    <w:div w:id="1765415905">
      <w:bodyDiv w:val="1"/>
      <w:marLeft w:val="0"/>
      <w:marRight w:val="0"/>
      <w:marTop w:val="0"/>
      <w:marBottom w:val="0"/>
      <w:divBdr>
        <w:top w:val="none" w:sz="0" w:space="0" w:color="auto"/>
        <w:left w:val="none" w:sz="0" w:space="0" w:color="auto"/>
        <w:bottom w:val="none" w:sz="0" w:space="0" w:color="auto"/>
        <w:right w:val="none" w:sz="0" w:space="0" w:color="auto"/>
      </w:divBdr>
    </w:div>
    <w:div w:id="205214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harrison\Desktop\49386%20AMAE%20and%20Order%20Allowing%20S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4D471-2380-435A-B93D-0DE2CAF1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49386 AMAE and Order Allowing Sale</Template>
  <TotalTime>0</TotalTime>
  <Pages>11</Pages>
  <Words>2481</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PUC Docket No</vt:lpstr>
    </vt:vector>
  </TitlesOfParts>
  <Company>tnpe</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Harrison, John</dc:creator>
  <cp:keywords/>
  <cp:lastModifiedBy>Harrison, John</cp:lastModifiedBy>
  <cp:revision>1</cp:revision>
  <cp:lastPrinted>2019-08-29T21:38:00Z</cp:lastPrinted>
  <dcterms:created xsi:type="dcterms:W3CDTF">2020-03-25T15:55:00Z</dcterms:created>
  <dcterms:modified xsi:type="dcterms:W3CDTF">2020-03-25T15:55:00Z</dcterms:modified>
</cp:coreProperties>
</file>